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98" w:type="dxa"/>
        <w:tblLayout w:type="fixed"/>
        <w:tblCellMar>
          <w:left w:w="56" w:type="dxa"/>
          <w:right w:w="56" w:type="dxa"/>
        </w:tblCellMar>
        <w:tblLook w:val="0000"/>
      </w:tblPr>
      <w:tblGrid>
        <w:gridCol w:w="410"/>
        <w:gridCol w:w="100"/>
        <w:gridCol w:w="341"/>
        <w:gridCol w:w="109"/>
        <w:gridCol w:w="1308"/>
        <w:gridCol w:w="996"/>
        <w:gridCol w:w="514"/>
        <w:gridCol w:w="626"/>
        <w:gridCol w:w="1253"/>
        <w:gridCol w:w="13"/>
        <w:gridCol w:w="130"/>
        <w:gridCol w:w="1110"/>
        <w:gridCol w:w="500"/>
        <w:gridCol w:w="470"/>
        <w:gridCol w:w="233"/>
        <w:gridCol w:w="109"/>
        <w:gridCol w:w="1559"/>
        <w:gridCol w:w="850"/>
      </w:tblGrid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" w:type="dxa"/>
            <w:gridSpan w:val="2"/>
            <w:tcBorders>
              <w:top w:val="double" w:sz="12" w:space="0" w:color="auto"/>
              <w:left w:val="double" w:sz="12" w:space="0" w:color="auto"/>
              <w:right w:val="single" w:sz="6" w:space="0" w:color="auto"/>
            </w:tcBorders>
          </w:tcPr>
          <w:p w:rsidR="005B46CF" w:rsidRDefault="005B46CF">
            <w:pPr>
              <w:jc w:val="center"/>
              <w:rPr>
                <w:rFonts w:ascii="Arial" w:hAnsi="Arial"/>
                <w:spacing w:val="-24"/>
                <w:sz w:val="24"/>
              </w:rPr>
            </w:pPr>
            <w:r>
              <w:rPr>
                <w:rFonts w:ascii="Arial" w:hAnsi="Arial"/>
                <w:spacing w:val="-24"/>
                <w:sz w:val="22"/>
              </w:rPr>
              <w:t>Polo-</w:t>
            </w:r>
          </w:p>
        </w:tc>
        <w:tc>
          <w:tcPr>
            <w:tcW w:w="5160" w:type="dxa"/>
            <w:gridSpan w:val="8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Název</w:t>
            </w:r>
          </w:p>
        </w:tc>
        <w:tc>
          <w:tcPr>
            <w:tcW w:w="2552" w:type="dxa"/>
            <w:gridSpan w:val="6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  <w:lang w:val="cs-CZ"/>
              </w:rPr>
              <w:t>Č</w:t>
            </w:r>
            <w:r>
              <w:rPr>
                <w:rFonts w:ascii="Arial" w:hAnsi="Arial"/>
                <w:sz w:val="24"/>
              </w:rPr>
              <w:t>. výkresu - č. normy</w:t>
            </w:r>
          </w:p>
        </w:tc>
        <w:tc>
          <w:tcPr>
            <w:tcW w:w="1559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jc w:val="center"/>
              <w:rPr>
                <w:rFonts w:ascii="Arial" w:hAnsi="Arial"/>
                <w:spacing w:val="-16"/>
                <w:sz w:val="24"/>
              </w:rPr>
            </w:pPr>
            <w:r>
              <w:rPr>
                <w:rFonts w:ascii="Arial" w:hAnsi="Arial"/>
                <w:spacing w:val="-16"/>
                <w:sz w:val="24"/>
              </w:rPr>
              <w:t>Hmotnost [kg]</w:t>
            </w:r>
          </w:p>
        </w:tc>
        <w:tc>
          <w:tcPr>
            <w:tcW w:w="850" w:type="dxa"/>
            <w:tcBorders>
              <w:top w:val="double" w:sz="12" w:space="0" w:color="auto"/>
              <w:left w:val="single" w:sz="6" w:space="0" w:color="auto"/>
              <w:right w:val="double" w:sz="12" w:space="0" w:color="auto"/>
            </w:tcBorders>
          </w:tcPr>
          <w:p w:rsidR="005B46CF" w:rsidRDefault="005B46CF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Množ-</w:t>
            </w: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" w:type="dxa"/>
            <w:gridSpan w:val="2"/>
            <w:tcBorders>
              <w:left w:val="double" w:sz="12" w:space="0" w:color="auto"/>
              <w:bottom w:val="double" w:sz="12" w:space="0" w:color="auto"/>
              <w:right w:val="single" w:sz="6" w:space="0" w:color="auto"/>
            </w:tcBorders>
          </w:tcPr>
          <w:p w:rsidR="005B46CF" w:rsidRDefault="005B46CF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žka</w:t>
            </w:r>
          </w:p>
        </w:tc>
        <w:tc>
          <w:tcPr>
            <w:tcW w:w="5160" w:type="dxa"/>
            <w:gridSpan w:val="8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5B46CF" w:rsidRDefault="005B46CF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Polotovar</w:t>
            </w:r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5B46CF" w:rsidRDefault="005B46CF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Materiál výchozí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5B46CF" w:rsidRDefault="005B46CF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Jednotka</w:t>
            </w:r>
          </w:p>
        </w:tc>
        <w:tc>
          <w:tcPr>
            <w:tcW w:w="850" w:type="dxa"/>
            <w:tcBorders>
              <w:left w:val="single" w:sz="6" w:space="0" w:color="auto"/>
              <w:bottom w:val="double" w:sz="12" w:space="0" w:color="auto"/>
              <w:right w:val="double" w:sz="12" w:space="0" w:color="auto"/>
            </w:tcBorders>
          </w:tcPr>
          <w:p w:rsidR="005B46CF" w:rsidRDefault="005B46CF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ství</w:t>
            </w: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left w:val="single" w:sz="12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1</w:t>
            </w:r>
          </w:p>
        </w:tc>
        <w:tc>
          <w:tcPr>
            <w:tcW w:w="5260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 w:rsidP="001E234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statusText w:type="text" w:val="Např: HŘÍDEL, ŠROUB M8x40"/>
                  <w:textInput>
                    <w:maxLength w:val="38"/>
                  </w:textInput>
                </w:ffData>
              </w:fldChar>
            </w:r>
            <w:bookmarkStart w:id="0" w:name="Text7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1E234F">
              <w:rPr>
                <w:rFonts w:ascii="Arial" w:hAnsi="Arial"/>
              </w:rPr>
              <w:t>HŘÍDEL</w:t>
            </w:r>
            <w:r>
              <w:rPr>
                <w:rFonts w:ascii="Arial" w:hAnsi="Arial"/>
              </w:rPr>
              <w:fldChar w:fldCharType="end"/>
            </w:r>
            <w:bookmarkEnd w:id="0"/>
          </w:p>
        </w:tc>
        <w:tc>
          <w:tcPr>
            <w:tcW w:w="2552" w:type="dxa"/>
            <w:gridSpan w:val="6"/>
          </w:tcPr>
          <w:p w:rsidR="005B46CF" w:rsidRDefault="005B46CF" w:rsidP="00B262EE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statusText w:type="text" w:val="U nenormaliz. s.: číslo výkresu na kterém je tato nakreslena  u normaliz. s: č. rozměrové normy včetně záčíslí (např. ČSN 02 1101.11)"/>
                  <w:textInput>
                    <w:maxLength w:val="19"/>
                  </w:textInput>
                </w:ffData>
              </w:fldChar>
            </w:r>
            <w:bookmarkStart w:id="1" w:name="Text9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B262EE" w:rsidRPr="00B262EE">
              <w:rPr>
                <w:rFonts w:ascii="Arial" w:hAnsi="Arial"/>
                <w:noProof/>
              </w:rPr>
              <w:t>58 - 08 - 03 - 01</w:t>
            </w:r>
            <w:r>
              <w:rPr>
                <w:rFonts w:ascii="Arial" w:hAnsi="Arial"/>
              </w:rPr>
              <w:fldChar w:fldCharType="end"/>
            </w:r>
            <w:bookmarkEnd w:id="1"/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 w:rsidP="005B1851">
            <w:pPr>
              <w:tabs>
                <w:tab w:val="decimal" w:pos="9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statusText w:type="text" w:val="Hmotnost jedné jednotky"/>
                  <w:textInput>
                    <w:type w:val="number"/>
                    <w:maxLength w:val="11"/>
                  </w:textInput>
                </w:ffData>
              </w:fldChar>
            </w:r>
            <w:bookmarkStart w:id="2" w:name="Text11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5B1851">
              <w:rPr>
                <w:rFonts w:ascii="Arial" w:hAnsi="Arial"/>
              </w:rPr>
              <w:t> </w:t>
            </w:r>
            <w:r w:rsidR="005B1851">
              <w:rPr>
                <w:rFonts w:ascii="Arial" w:hAnsi="Arial"/>
              </w:rPr>
              <w:t> </w:t>
            </w:r>
            <w:r w:rsidR="005B1851">
              <w:rPr>
                <w:rFonts w:ascii="Arial" w:hAnsi="Arial"/>
              </w:rPr>
              <w:t> </w:t>
            </w:r>
            <w:r w:rsidR="005B1851">
              <w:rPr>
                <w:rFonts w:ascii="Arial" w:hAnsi="Arial"/>
              </w:rPr>
              <w:t> </w:t>
            </w:r>
            <w:r w:rsidR="005B1851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"/>
          </w:p>
        </w:tc>
        <w:tc>
          <w:tcPr>
            <w:tcW w:w="850" w:type="dxa"/>
            <w:tcBorders>
              <w:right w:val="single" w:sz="12" w:space="0" w:color="auto"/>
            </w:tcBorders>
          </w:tcPr>
          <w:p w:rsidR="005B46CF" w:rsidRDefault="005B46CF">
            <w:pPr>
              <w:tabs>
                <w:tab w:val="right" w:pos="617"/>
              </w:tabs>
              <w:spacing w:line="240" w:lineRule="atLeas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statusText w:type="text" w:val="Celkove mn. jednotek pro jeden celek"/>
                  <w:textInput>
                    <w:maxLength w:val="4"/>
                  </w:textInput>
                </w:ffData>
              </w:fldChar>
            </w:r>
            <w:bookmarkStart w:id="3" w:name="Text13"/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A861A5">
              <w:rPr>
                <w:rFonts w:ascii="Arial" w:hAnsi="Arial"/>
                <w:noProof/>
                <w:sz w:val="22"/>
              </w:rPr>
              <w:t>1</w:t>
            </w:r>
            <w:r>
              <w:rPr>
                <w:rFonts w:ascii="Arial" w:hAnsi="Arial"/>
                <w:sz w:val="22"/>
              </w:rPr>
              <w:fldChar w:fldCharType="end"/>
            </w:r>
            <w:bookmarkEnd w:id="3"/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left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260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5B46CF" w:rsidRDefault="005B46CF" w:rsidP="001E234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statusText w:type="text" w:val="Např.:  ODLITEK, VÝKOVEK, SVAREK,  KR20 - 150 ČSN 42 5510.10, u normalizovaných součástí se nevyplňuje"/>
                  <w:textInput>
                    <w:maxLength w:val="32"/>
                  </w:textInput>
                </w:ffData>
              </w:fldChar>
            </w:r>
            <w:bookmarkStart w:id="4" w:name="Text8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1E234F" w:rsidRPr="001E234F">
              <w:rPr>
                <w:rFonts w:ascii="Arial" w:hAnsi="Arial"/>
              </w:rPr>
              <w:t>KR 22 ČSN 42 0138.50</w:t>
            </w:r>
            <w:r>
              <w:rPr>
                <w:rFonts w:ascii="Arial" w:hAnsi="Arial"/>
              </w:rPr>
              <w:fldChar w:fldCharType="end"/>
            </w:r>
            <w:bookmarkEnd w:id="4"/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5B1851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statusText w:type="text" w:val="Např: 11 500, u normaliz. součástí NIC"/>
                  <w:textInput>
                    <w:maxLength w:val="19"/>
                  </w:textInput>
                </w:ffData>
              </w:fldChar>
            </w:r>
            <w:bookmarkStart w:id="5" w:name="Text10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5B1851">
              <w:rPr>
                <w:rFonts w:ascii="Arial" w:hAnsi="Arial"/>
                <w:noProof/>
              </w:rPr>
              <w:t>11 500</w:t>
            </w:r>
            <w:r>
              <w:rPr>
                <w:rFonts w:ascii="Arial" w:hAnsi="Arial"/>
              </w:rPr>
              <w:fldChar w:fldCharType="end"/>
            </w:r>
            <w:bookmarkEnd w:id="5"/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statusText w:type="text" w:val="Např: l, m, m2, pokud je jednotkou ks, pak NIC"/>
                  <w:textInput>
                    <w:maxLength w:val="10"/>
                  </w:textInput>
                </w:ffData>
              </w:fldChar>
            </w:r>
            <w:bookmarkStart w:id="6" w:name="Text12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"/>
          </w:p>
        </w:tc>
        <w:tc>
          <w:tcPr>
            <w:tcW w:w="850" w:type="dxa"/>
            <w:tcBorders>
              <w:left w:val="single" w:sz="6" w:space="0" w:color="auto"/>
              <w:right w:val="single" w:sz="12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  <w:sz w:val="22"/>
              </w:rPr>
            </w:pP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2</w:t>
            </w:r>
          </w:p>
        </w:tc>
        <w:tc>
          <w:tcPr>
            <w:tcW w:w="5260" w:type="dxa"/>
            <w:gridSpan w:val="9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statusText w:type="text" w:val="Např: HŘÍDEL, ŠROUB M8x40"/>
                  <w:textInput>
                    <w:maxLength w:val="38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975E79">
              <w:rPr>
                <w:rFonts w:ascii="Arial" w:hAnsi="Arial"/>
                <w:noProof/>
              </w:rPr>
              <w:t>ŘEMENICE</w:t>
            </w:r>
            <w:r w:rsidR="006545D0">
              <w:rPr>
                <w:rFonts w:ascii="Arial" w:hAnsi="Arial"/>
                <w:noProof/>
              </w:rPr>
              <w:t xml:space="preserve"> MALÁ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B262EE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statusText w:type="text" w:val="U nenormaliz. s.: číslo výkresu na kterém je tato nakreslena  u normaliz. s: č. rozměrové normy včetně záčíslí (např. ČSN 02 1101.11)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B262EE" w:rsidRPr="00B262EE">
              <w:rPr>
                <w:rFonts w:ascii="Arial" w:hAnsi="Arial"/>
                <w:noProof/>
              </w:rPr>
              <w:t>58 - 08 - 03 - 02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5B1851">
            <w:pPr>
              <w:tabs>
                <w:tab w:val="decimal" w:pos="9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statusText w:type="text" w:val="Hmotnost jedné jednotky"/>
                  <w:textInput>
                    <w:type w:val="number"/>
                    <w:maxLength w:val="1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5B1851">
              <w:rPr>
                <w:rFonts w:ascii="Arial" w:hAnsi="Arial"/>
              </w:rPr>
              <w:t> </w:t>
            </w:r>
            <w:r w:rsidR="005B1851">
              <w:rPr>
                <w:rFonts w:ascii="Arial" w:hAnsi="Arial"/>
              </w:rPr>
              <w:t> </w:t>
            </w:r>
            <w:r w:rsidR="005B1851">
              <w:rPr>
                <w:rFonts w:ascii="Arial" w:hAnsi="Arial"/>
              </w:rPr>
              <w:t> </w:t>
            </w:r>
            <w:r w:rsidR="005B1851">
              <w:rPr>
                <w:rFonts w:ascii="Arial" w:hAnsi="Arial"/>
              </w:rPr>
              <w:t> </w:t>
            </w:r>
            <w:r w:rsidR="005B1851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5B46CF" w:rsidRDefault="005B46CF">
            <w:pPr>
              <w:tabs>
                <w:tab w:val="right" w:pos="617"/>
              </w:tabs>
              <w:spacing w:line="240" w:lineRule="atLeas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statusText w:type="text" w:val="Celkove mn. jednotek pro jeden celek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A861A5">
              <w:rPr>
                <w:rFonts w:ascii="Arial" w:hAnsi="Arial"/>
                <w:noProof/>
                <w:sz w:val="22"/>
              </w:rPr>
              <w:t>1</w:t>
            </w:r>
            <w:r>
              <w:rPr>
                <w:rFonts w:ascii="Arial" w:hAnsi="Arial"/>
                <w:sz w:val="22"/>
              </w:rPr>
              <w:fldChar w:fldCharType="end"/>
            </w: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260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 w:rsidP="005B1851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statusText w:type="text" w:val="Např.:  ODLITEK, VÝKOVEK, SVAREK,  KR20 - 150 ČSN 42 5510.10, u normalizovaných součástí se nevyplňuje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5B1851" w:rsidRPr="005B1851">
              <w:rPr>
                <w:rFonts w:ascii="Arial" w:hAnsi="Arial"/>
                <w:noProof/>
              </w:rPr>
              <w:t>KR 20 ČSN 42 0138.50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 w:rsidP="005B1851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statusText w:type="text" w:val="Např: 11 500, u normaliz. součástí NIC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A861A5">
              <w:rPr>
                <w:rFonts w:ascii="Arial" w:hAnsi="Arial"/>
                <w:noProof/>
              </w:rPr>
              <w:t xml:space="preserve">11 </w:t>
            </w:r>
            <w:r w:rsidR="005B1851">
              <w:rPr>
                <w:rFonts w:ascii="Arial" w:hAnsi="Arial"/>
                <w:noProof/>
              </w:rPr>
              <w:t>400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statusText w:type="text" w:val="Např: l, m, m2, pokud je jednotkou ks, pak NIC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  <w:sz w:val="22"/>
              </w:rPr>
            </w:pP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3</w:t>
            </w:r>
          </w:p>
        </w:tc>
        <w:tc>
          <w:tcPr>
            <w:tcW w:w="5260" w:type="dxa"/>
            <w:gridSpan w:val="9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statusText w:type="text" w:val="Např: HŘÍDEL, ŠROUB M8x40"/>
                  <w:textInput>
                    <w:maxLength w:val="38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975E79">
              <w:rPr>
                <w:rFonts w:ascii="Arial" w:hAnsi="Arial"/>
              </w:rPr>
              <w:t>ŘEMENICE</w:t>
            </w:r>
            <w:r w:rsidR="006545D0">
              <w:rPr>
                <w:rFonts w:ascii="Arial" w:hAnsi="Arial"/>
              </w:rPr>
              <w:t xml:space="preserve"> VELKÁ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C82E8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statusText w:type="text" w:val="U nenormaliz. s.: číslo výkresu na kterém je tato nakreslena  u normaliz. s: č. rozměrové normy včetně záčíslí (např. ČSN 02 1101.11)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C82E8F" w:rsidRPr="00C82E8F">
              <w:rPr>
                <w:rFonts w:ascii="Arial" w:hAnsi="Arial"/>
                <w:noProof/>
              </w:rPr>
              <w:t>58 - 08 - 03 - 03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6545D0">
            <w:pPr>
              <w:tabs>
                <w:tab w:val="decimal" w:pos="9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statusText w:type="text" w:val="Hmotnost jedné jednotky"/>
                  <w:textInput>
                    <w:type w:val="number"/>
                    <w:maxLength w:val="1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6545D0">
              <w:rPr>
                <w:rFonts w:ascii="Arial" w:hAnsi="Arial"/>
              </w:rPr>
              <w:t> </w:t>
            </w:r>
            <w:r w:rsidR="006545D0">
              <w:rPr>
                <w:rFonts w:ascii="Arial" w:hAnsi="Arial"/>
              </w:rPr>
              <w:t> </w:t>
            </w:r>
            <w:r w:rsidR="006545D0">
              <w:rPr>
                <w:rFonts w:ascii="Arial" w:hAnsi="Arial"/>
              </w:rPr>
              <w:t> </w:t>
            </w:r>
            <w:r w:rsidR="006545D0">
              <w:rPr>
                <w:rFonts w:ascii="Arial" w:hAnsi="Arial"/>
              </w:rPr>
              <w:t> </w:t>
            </w:r>
            <w:r w:rsidR="006545D0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5B46CF" w:rsidRDefault="005B46CF">
            <w:pPr>
              <w:tabs>
                <w:tab w:val="right" w:pos="617"/>
              </w:tabs>
              <w:spacing w:line="240" w:lineRule="atLeas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statusText w:type="text" w:val="Celkove mn. jednotek pro jeden celek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A861A5">
              <w:rPr>
                <w:rFonts w:ascii="Arial" w:hAnsi="Arial"/>
                <w:noProof/>
                <w:sz w:val="22"/>
              </w:rPr>
              <w:t>1</w:t>
            </w:r>
            <w:r>
              <w:rPr>
                <w:rFonts w:ascii="Arial" w:hAnsi="Arial"/>
                <w:sz w:val="22"/>
              </w:rPr>
              <w:fldChar w:fldCharType="end"/>
            </w: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260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 w:rsidP="006545D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statusText w:type="text" w:val="Např.:  ODLITEK, VÝKOVEK, SVAREK,  KR20 - 150 ČSN 42 5510.10, u normalizovaných součástí se nevyplňuje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6545D0" w:rsidRPr="006545D0">
              <w:rPr>
                <w:rFonts w:ascii="Arial" w:hAnsi="Arial"/>
                <w:noProof/>
              </w:rPr>
              <w:t>KR 40 ČSN 42 0138.50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 w:rsidP="006545D0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statusText w:type="text" w:val="Např: 11 500, u normaliz. součástí NIC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A861A5">
              <w:rPr>
                <w:rFonts w:ascii="Arial" w:hAnsi="Arial"/>
                <w:noProof/>
              </w:rPr>
              <w:t xml:space="preserve">11 </w:t>
            </w:r>
            <w:r w:rsidR="006545D0">
              <w:rPr>
                <w:rFonts w:ascii="Arial" w:hAnsi="Arial"/>
                <w:noProof/>
              </w:rPr>
              <w:t>4</w:t>
            </w:r>
            <w:r w:rsidR="00A861A5">
              <w:rPr>
                <w:rFonts w:ascii="Arial" w:hAnsi="Arial"/>
                <w:noProof/>
              </w:rPr>
              <w:t>00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statusText w:type="text" w:val="Např: l, m, m2, pokud je jednotkou ks, pak NIC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  <w:sz w:val="22"/>
              </w:rPr>
            </w:pP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4</w:t>
            </w:r>
          </w:p>
        </w:tc>
        <w:tc>
          <w:tcPr>
            <w:tcW w:w="5260" w:type="dxa"/>
            <w:gridSpan w:val="9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E6330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statusText w:type="text" w:val="Např: HŘÍDEL, ŠROUB M8x40"/>
                  <w:textInput>
                    <w:maxLength w:val="38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proofErr w:type="spellStart"/>
            <w:r w:rsidR="00E6330F" w:rsidRPr="00E6330F">
              <w:rPr>
                <w:rFonts w:ascii="Arial" w:hAnsi="Arial"/>
              </w:rPr>
              <w:t>Pero</w:t>
            </w:r>
            <w:proofErr w:type="spellEnd"/>
            <w:r w:rsidR="00E6330F" w:rsidRPr="00E6330F">
              <w:rPr>
                <w:rFonts w:ascii="Arial" w:hAnsi="Arial"/>
              </w:rPr>
              <w:t xml:space="preserve"> 4e7x4x10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F3797C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statusText w:type="text" w:val="U nenormaliz. s.: číslo výkresu na kterém je tato nakreslena  u normaliz. s: č. rozměrové normy včetně záčíslí (např. ČSN 02 1101.11)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F3797C">
              <w:rPr>
                <w:rFonts w:ascii="Arial" w:hAnsi="Arial"/>
              </w:rPr>
              <w:t> </w:t>
            </w:r>
            <w:r w:rsidR="00F3797C">
              <w:rPr>
                <w:rFonts w:ascii="Arial" w:hAnsi="Arial"/>
              </w:rPr>
              <w:t> </w:t>
            </w:r>
            <w:r w:rsidR="00F3797C">
              <w:rPr>
                <w:rFonts w:ascii="Arial" w:hAnsi="Arial"/>
              </w:rPr>
              <w:t> </w:t>
            </w:r>
            <w:r w:rsidR="00F3797C">
              <w:rPr>
                <w:rFonts w:ascii="Arial" w:hAnsi="Arial"/>
              </w:rPr>
              <w:t> </w:t>
            </w:r>
            <w:r w:rsidR="00F3797C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E6330F">
            <w:pPr>
              <w:tabs>
                <w:tab w:val="decimal" w:pos="9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statusText w:type="text" w:val="Hmotnost jedné jednotky"/>
                  <w:textInput>
                    <w:type w:val="number"/>
                    <w:maxLength w:val="1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E6330F">
              <w:rPr>
                <w:rFonts w:ascii="Arial" w:hAnsi="Arial"/>
              </w:rPr>
              <w:t> </w:t>
            </w:r>
            <w:r w:rsidR="00E6330F">
              <w:rPr>
                <w:rFonts w:ascii="Arial" w:hAnsi="Arial"/>
              </w:rPr>
              <w:t> </w:t>
            </w:r>
            <w:r w:rsidR="00E6330F">
              <w:rPr>
                <w:rFonts w:ascii="Arial" w:hAnsi="Arial"/>
              </w:rPr>
              <w:t> </w:t>
            </w:r>
            <w:r w:rsidR="00E6330F">
              <w:rPr>
                <w:rFonts w:ascii="Arial" w:hAnsi="Arial"/>
              </w:rPr>
              <w:t> </w:t>
            </w:r>
            <w:r w:rsidR="00E6330F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5B46CF" w:rsidRDefault="005B46CF" w:rsidP="00E6330F">
            <w:pPr>
              <w:tabs>
                <w:tab w:val="right" w:pos="617"/>
              </w:tabs>
              <w:spacing w:line="240" w:lineRule="atLeas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statusText w:type="text" w:val="Celkove mn. jednotek pro jeden celek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E6330F">
              <w:rPr>
                <w:rFonts w:ascii="Arial" w:hAnsi="Arial"/>
                <w:sz w:val="22"/>
              </w:rPr>
              <w:t>2</w:t>
            </w:r>
            <w:r>
              <w:rPr>
                <w:rFonts w:ascii="Arial" w:hAnsi="Arial"/>
                <w:sz w:val="22"/>
              </w:rPr>
              <w:fldChar w:fldCharType="end"/>
            </w: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260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 w:rsidP="00E6330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statusText w:type="text" w:val="Např.:  ODLITEK, VÝKOVEK, SVAREK,  KR20 - 150 ČSN 42 5510.10, u normalizovaných součástí se nevyplňuje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E6330F">
              <w:rPr>
                <w:rFonts w:ascii="Arial" w:hAnsi="Arial"/>
              </w:rPr>
              <w:t> </w:t>
            </w:r>
            <w:r w:rsidR="00E6330F">
              <w:rPr>
                <w:rFonts w:ascii="Arial" w:hAnsi="Arial"/>
              </w:rPr>
              <w:t> </w:t>
            </w:r>
            <w:r w:rsidR="00E6330F">
              <w:rPr>
                <w:rFonts w:ascii="Arial" w:hAnsi="Arial"/>
              </w:rPr>
              <w:t> </w:t>
            </w:r>
            <w:r w:rsidR="00E6330F">
              <w:rPr>
                <w:rFonts w:ascii="Arial" w:hAnsi="Arial"/>
              </w:rPr>
              <w:t> </w:t>
            </w:r>
            <w:r w:rsidR="00E6330F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 w:rsidP="00E6330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statusText w:type="text" w:val="Např: 11 500, u normaliz. součástí NIC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E6330F">
              <w:rPr>
                <w:rFonts w:ascii="Arial" w:hAnsi="Arial"/>
              </w:rPr>
              <w:t> </w:t>
            </w:r>
            <w:r w:rsidR="00E6330F">
              <w:rPr>
                <w:rFonts w:ascii="Arial" w:hAnsi="Arial"/>
              </w:rPr>
              <w:t> </w:t>
            </w:r>
            <w:r w:rsidR="00E6330F">
              <w:rPr>
                <w:rFonts w:ascii="Arial" w:hAnsi="Arial"/>
              </w:rPr>
              <w:t> </w:t>
            </w:r>
            <w:r w:rsidR="00E6330F">
              <w:rPr>
                <w:rFonts w:ascii="Arial" w:hAnsi="Arial"/>
              </w:rPr>
              <w:t> </w:t>
            </w:r>
            <w:r w:rsidR="00E6330F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statusText w:type="text" w:val="Např: l, m, m2, pokud je jednotkou ks, pak NIC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  <w:sz w:val="22"/>
              </w:rPr>
            </w:pP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5</w:t>
            </w:r>
          </w:p>
        </w:tc>
        <w:tc>
          <w:tcPr>
            <w:tcW w:w="5260" w:type="dxa"/>
            <w:gridSpan w:val="9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77516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statusText w:type="text" w:val="Např: HŘÍDEL, ŠROUB M8x40"/>
                  <w:textInput>
                    <w:maxLength w:val="38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775165" w:rsidRPr="00775165">
              <w:rPr>
                <w:rFonts w:ascii="Arial" w:hAnsi="Arial"/>
                <w:noProof/>
              </w:rPr>
              <w:t>Ložisko</w:t>
            </w:r>
            <w:r w:rsidR="00775165">
              <w:rPr>
                <w:rFonts w:ascii="Arial" w:hAnsi="Arial"/>
                <w:noProof/>
              </w:rPr>
              <w:t xml:space="preserve"> </w:t>
            </w:r>
            <w:r w:rsidR="00775165" w:rsidRPr="00775165">
              <w:rPr>
                <w:rFonts w:ascii="Arial" w:hAnsi="Arial"/>
                <w:noProof/>
              </w:rPr>
              <w:t>P 15 TF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F3797C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statusText w:type="text" w:val="U nenormaliz. s.: číslo výkresu na kterém je tato nakreslena  u normaliz. s: č. rozměrové normy včetně záčíslí (např. ČSN 02 1101.11)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F3797C">
              <w:rPr>
                <w:rFonts w:ascii="Arial" w:hAnsi="Arial"/>
              </w:rPr>
              <w:t> </w:t>
            </w:r>
            <w:r w:rsidR="00F3797C">
              <w:rPr>
                <w:rFonts w:ascii="Arial" w:hAnsi="Arial"/>
              </w:rPr>
              <w:t> </w:t>
            </w:r>
            <w:r w:rsidR="00F3797C">
              <w:rPr>
                <w:rFonts w:ascii="Arial" w:hAnsi="Arial"/>
              </w:rPr>
              <w:t> </w:t>
            </w:r>
            <w:r w:rsidR="00F3797C">
              <w:rPr>
                <w:rFonts w:ascii="Arial" w:hAnsi="Arial"/>
              </w:rPr>
              <w:t> </w:t>
            </w:r>
            <w:r w:rsidR="00F3797C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F3797C">
            <w:pPr>
              <w:tabs>
                <w:tab w:val="decimal" w:pos="9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statusText w:type="text" w:val="Hmotnost jedné jednotky"/>
                  <w:textInput>
                    <w:type w:val="number"/>
                    <w:maxLength w:val="1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F3797C">
              <w:rPr>
                <w:rFonts w:ascii="Arial" w:hAnsi="Arial"/>
              </w:rPr>
              <w:t>0,17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5B46CF" w:rsidRDefault="005B46CF">
            <w:pPr>
              <w:tabs>
                <w:tab w:val="right" w:pos="617"/>
              </w:tabs>
              <w:spacing w:line="240" w:lineRule="atLeas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statusText w:type="text" w:val="Celkove mn. jednotek pro jeden celek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A861A5">
              <w:rPr>
                <w:rFonts w:ascii="Arial" w:hAnsi="Arial"/>
                <w:noProof/>
                <w:sz w:val="22"/>
              </w:rPr>
              <w:t>1</w:t>
            </w:r>
            <w:r>
              <w:rPr>
                <w:rFonts w:ascii="Arial" w:hAnsi="Arial"/>
                <w:sz w:val="22"/>
              </w:rPr>
              <w:fldChar w:fldCharType="end"/>
            </w: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260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 w:rsidP="0077516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statusText w:type="text" w:val="Např.:  ODLITEK, VÝKOVEK, SVAREK,  KR20 - 150 ČSN 42 5510.10, u normalizovaných součástí se nevyplňuje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775165">
              <w:rPr>
                <w:rFonts w:ascii="Arial" w:hAnsi="Arial"/>
              </w:rPr>
              <w:t> </w:t>
            </w:r>
            <w:r w:rsidR="00775165">
              <w:rPr>
                <w:rFonts w:ascii="Arial" w:hAnsi="Arial"/>
              </w:rPr>
              <w:t> </w:t>
            </w:r>
            <w:r w:rsidR="00775165">
              <w:rPr>
                <w:rFonts w:ascii="Arial" w:hAnsi="Arial"/>
              </w:rPr>
              <w:t> </w:t>
            </w:r>
            <w:r w:rsidR="00775165">
              <w:rPr>
                <w:rFonts w:ascii="Arial" w:hAnsi="Arial"/>
              </w:rPr>
              <w:t> </w:t>
            </w:r>
            <w:r w:rsidR="00775165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 w:rsidP="00B3357A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statusText w:type="text" w:val="Např: 11 500, u normaliz. součástí NIC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B3357A">
              <w:rPr>
                <w:rFonts w:ascii="Arial" w:hAnsi="Arial"/>
              </w:rPr>
              <w:t> </w:t>
            </w:r>
            <w:r w:rsidR="00B3357A">
              <w:rPr>
                <w:rFonts w:ascii="Arial" w:hAnsi="Arial"/>
              </w:rPr>
              <w:t> </w:t>
            </w:r>
            <w:r w:rsidR="00B3357A">
              <w:rPr>
                <w:rFonts w:ascii="Arial" w:hAnsi="Arial"/>
              </w:rPr>
              <w:t> </w:t>
            </w:r>
            <w:r w:rsidR="00B3357A">
              <w:rPr>
                <w:rFonts w:ascii="Arial" w:hAnsi="Arial"/>
              </w:rPr>
              <w:t> </w:t>
            </w:r>
            <w:r w:rsidR="00B3357A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statusText w:type="text" w:val="Např: l, m, m2, pokud je jednotkou ks, pak NIC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  <w:sz w:val="22"/>
              </w:rPr>
            </w:pP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6</w:t>
            </w:r>
          </w:p>
        </w:tc>
        <w:tc>
          <w:tcPr>
            <w:tcW w:w="5260" w:type="dxa"/>
            <w:gridSpan w:val="9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1E438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statusText w:type="text" w:val="Např: HŘÍDEL, ŠROUB M8x40"/>
                  <w:textInput>
                    <w:maxLength w:val="38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1E438F" w:rsidRPr="001E438F">
              <w:rPr>
                <w:rFonts w:ascii="Arial" w:hAnsi="Arial"/>
              </w:rPr>
              <w:t>PODLOŽKA ISO 7090 - 8 - 140 HV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statusText w:type="text" w:val="U nenormaliz. s.: číslo výkresu na kterém je tato nakreslena  u normaliz. s: č. rozměrové normy včetně záčíslí (např. ČSN 02 1101.11)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B262EE">
            <w:pPr>
              <w:tabs>
                <w:tab w:val="decimal" w:pos="9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statusText w:type="text" w:val="Hmotnost jedné jednotky"/>
                  <w:textInput>
                    <w:type w:val="number"/>
                    <w:maxLength w:val="1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5B46CF" w:rsidRDefault="005B46CF">
            <w:pPr>
              <w:tabs>
                <w:tab w:val="right" w:pos="617"/>
              </w:tabs>
              <w:spacing w:line="240" w:lineRule="atLeas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statusText w:type="text" w:val="Celkove mn. jednotek pro jeden celek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D22C97">
              <w:rPr>
                <w:rFonts w:ascii="Arial" w:hAnsi="Arial"/>
                <w:noProof/>
                <w:sz w:val="22"/>
              </w:rPr>
              <w:t>2</w:t>
            </w:r>
            <w:r>
              <w:rPr>
                <w:rFonts w:ascii="Arial" w:hAnsi="Arial"/>
                <w:sz w:val="22"/>
              </w:rPr>
              <w:fldChar w:fldCharType="end"/>
            </w: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260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statusText w:type="text" w:val="Např.:  ODLITEK, VÝKOVEK, SVAREK,  KR20 - 150 ČSN 42 5510.10, u normalizovaných součástí se nevyplňuje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statusText w:type="text" w:val="Např: 11 500, u normaliz. součástí NIC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statusText w:type="text" w:val="Např: l, m, m2, pokud je jednotkou ks, pak NIC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  <w:sz w:val="22"/>
              </w:rPr>
            </w:pP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7</w:t>
            </w:r>
          </w:p>
        </w:tc>
        <w:tc>
          <w:tcPr>
            <w:tcW w:w="5260" w:type="dxa"/>
            <w:gridSpan w:val="9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1E438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statusText w:type="text" w:val="Např: HŘÍDEL, ŠROUB M8x40"/>
                  <w:textInput>
                    <w:maxLength w:val="38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1E438F" w:rsidRPr="001E438F">
              <w:rPr>
                <w:rFonts w:ascii="Arial" w:hAnsi="Arial"/>
                <w:noProof/>
              </w:rPr>
              <w:t>ŠROUB IS</w:t>
            </w:r>
            <w:r w:rsidR="001E438F">
              <w:rPr>
                <w:rFonts w:ascii="Arial" w:hAnsi="Arial"/>
                <w:noProof/>
              </w:rPr>
              <w:t>O 4035 - M8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statusText w:type="text" w:val="U nenormaliz. s.: číslo výkresu na kterém je tato nakreslena  u normaliz. s: č. rozměrové normy včetně záčíslí (např. ČSN 02 1101.11)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B262EE">
            <w:pPr>
              <w:tabs>
                <w:tab w:val="decimal" w:pos="9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statusText w:type="text" w:val="Hmotnost jedné jednotky"/>
                  <w:textInput>
                    <w:type w:val="number"/>
                    <w:maxLength w:val="1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5B46CF" w:rsidRDefault="005B46CF">
            <w:pPr>
              <w:tabs>
                <w:tab w:val="right" w:pos="617"/>
              </w:tabs>
              <w:spacing w:line="240" w:lineRule="atLeas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statusText w:type="text" w:val="Celkove mn. jednotek pro jeden celek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D22C97">
              <w:rPr>
                <w:rFonts w:ascii="Arial" w:hAnsi="Arial"/>
                <w:noProof/>
                <w:sz w:val="22"/>
              </w:rPr>
              <w:t>2</w:t>
            </w:r>
            <w:r>
              <w:rPr>
                <w:rFonts w:ascii="Arial" w:hAnsi="Arial"/>
                <w:sz w:val="22"/>
              </w:rPr>
              <w:fldChar w:fldCharType="end"/>
            </w: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260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statusText w:type="text" w:val="Např.:  ODLITEK, VÝKOVEK, SVAREK,  KR20 - 150 ČSN 42 5510.10, u normalizovaných součástí se nevyplňuje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statusText w:type="text" w:val="Např: 11 500, u normaliz. součástí NIC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statusText w:type="text" w:val="Např: l, m, m2, pokud je jednotkou ks, pak NIC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  <w:sz w:val="22"/>
              </w:rPr>
            </w:pP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8</w:t>
            </w:r>
          </w:p>
        </w:tc>
        <w:tc>
          <w:tcPr>
            <w:tcW w:w="5260" w:type="dxa"/>
            <w:gridSpan w:val="9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1E438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statusText w:type="text" w:val="Např: HŘÍDEL, ŠROUB M8x40"/>
                  <w:textInput>
                    <w:maxLength w:val="38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1E438F" w:rsidRPr="001E438F">
              <w:rPr>
                <w:rFonts w:ascii="Arial" w:hAnsi="Arial"/>
                <w:noProof/>
              </w:rPr>
              <w:t>ŠROUB ISO 403</w:t>
            </w:r>
            <w:r w:rsidR="001E438F">
              <w:rPr>
                <w:rFonts w:ascii="Arial" w:hAnsi="Arial"/>
                <w:noProof/>
              </w:rPr>
              <w:t>4 -</w:t>
            </w:r>
            <w:r w:rsidR="001E438F" w:rsidRPr="001E438F">
              <w:rPr>
                <w:rFonts w:ascii="Arial" w:hAnsi="Arial"/>
                <w:noProof/>
              </w:rPr>
              <w:t xml:space="preserve"> M8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statusText w:type="text" w:val="U nenormaliz. s.: číslo výkresu na kterém je tato nakreslena  u normaliz. s: č. rozměrové normy včetně záčíslí (např. ČSN 02 1101.11)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B262EE">
            <w:pPr>
              <w:tabs>
                <w:tab w:val="decimal" w:pos="9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statusText w:type="text" w:val="Hmotnost jedné jednotky"/>
                  <w:textInput>
                    <w:type w:val="number"/>
                    <w:maxLength w:val="1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5B46CF" w:rsidRDefault="005B46CF">
            <w:pPr>
              <w:tabs>
                <w:tab w:val="right" w:pos="617"/>
              </w:tabs>
              <w:spacing w:line="240" w:lineRule="atLeas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statusText w:type="text" w:val="Celkove mn. jednotek pro jeden celek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D22C97">
              <w:rPr>
                <w:rFonts w:ascii="Arial" w:hAnsi="Arial"/>
                <w:noProof/>
                <w:sz w:val="22"/>
              </w:rPr>
              <w:t>2</w:t>
            </w:r>
            <w:r>
              <w:rPr>
                <w:rFonts w:ascii="Arial" w:hAnsi="Arial"/>
                <w:sz w:val="22"/>
              </w:rPr>
              <w:fldChar w:fldCharType="end"/>
            </w: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260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statusText w:type="text" w:val="Např.:  ODLITEK, VÝKOVEK, SVAREK,  KR20 - 150 ČSN 42 5510.10, u normalizovaných součástí se nevyplňuje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statusText w:type="text" w:val="Např: 11 500, u normaliz. součástí NIC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statusText w:type="text" w:val="Např: l, m, m2, pokud je jednotkou ks, pak NIC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  <w:sz w:val="22"/>
              </w:rPr>
            </w:pP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9</w:t>
            </w:r>
          </w:p>
        </w:tc>
        <w:tc>
          <w:tcPr>
            <w:tcW w:w="5260" w:type="dxa"/>
            <w:gridSpan w:val="9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FF26AC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statusText w:type="text" w:val="Např: HŘÍDEL, ŠROUB M8x40"/>
                  <w:textInput>
                    <w:maxLength w:val="38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FF26AC" w:rsidRPr="00FF26AC">
              <w:rPr>
                <w:rFonts w:ascii="Arial" w:hAnsi="Arial"/>
              </w:rPr>
              <w:t xml:space="preserve">POJISTNÝ KROUŽEK </w:t>
            </w:r>
            <w:r w:rsidR="00FF26AC">
              <w:rPr>
                <w:rFonts w:ascii="Arial" w:hAnsi="Arial"/>
              </w:rPr>
              <w:t>1</w:t>
            </w:r>
            <w:r w:rsidR="00FF26AC" w:rsidRPr="00FF26AC">
              <w:rPr>
                <w:rFonts w:ascii="Arial" w:hAnsi="Arial"/>
              </w:rPr>
              <w:t>5 ČSN 02 293</w:t>
            </w:r>
            <w:r w:rsidR="00FF26AC">
              <w:rPr>
                <w:rFonts w:ascii="Arial" w:hAnsi="Arial"/>
              </w:rPr>
              <w:t>0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statusText w:type="text" w:val="U nenormaliz. s.: číslo výkresu na kterém je tato nakreslena  u normaliz. s: č. rozměrové normy včetně záčíslí (např. ČSN 02 1101.11)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B262EE">
            <w:pPr>
              <w:tabs>
                <w:tab w:val="decimal" w:pos="9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statusText w:type="text" w:val="Hmotnost jedné jednotky"/>
                  <w:textInput>
                    <w:type w:val="number"/>
                    <w:maxLength w:val="1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5B46CF" w:rsidRDefault="005B46CF" w:rsidP="00B262EE">
            <w:pPr>
              <w:tabs>
                <w:tab w:val="right" w:pos="617"/>
              </w:tabs>
              <w:spacing w:line="240" w:lineRule="atLeas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statusText w:type="text" w:val="Celkove mn. jednotek pro jeden celek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B262EE">
              <w:rPr>
                <w:rFonts w:ascii="Arial" w:hAnsi="Arial"/>
                <w:sz w:val="22"/>
              </w:rPr>
              <w:t>1</w:t>
            </w:r>
            <w:r>
              <w:rPr>
                <w:rFonts w:ascii="Arial" w:hAnsi="Arial"/>
                <w:sz w:val="22"/>
              </w:rPr>
              <w:fldChar w:fldCharType="end"/>
            </w: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260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statusText w:type="text" w:val="Např.:  ODLITEK, VÝKOVEK, SVAREK,  KR20 - 150 ČSN 42 5510.10, u normalizovaných součástí se nevyplňuje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statusText w:type="text" w:val="Např: 11 500, u normaliz. součástí NIC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statusText w:type="text" w:val="Např: l, m, m2, pokud je jednotkou ks, pak NIC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  <w:sz w:val="22"/>
              </w:rPr>
            </w:pP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10</w:t>
            </w:r>
          </w:p>
        </w:tc>
        <w:tc>
          <w:tcPr>
            <w:tcW w:w="5260" w:type="dxa"/>
            <w:gridSpan w:val="9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FF26AC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statusText w:type="text" w:val="Např: HŘÍDEL, ŠROUB M8x40"/>
                  <w:textInput>
                    <w:maxLength w:val="38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FF26AC">
              <w:rPr>
                <w:rFonts w:ascii="Arial" w:hAnsi="Arial"/>
              </w:rPr>
              <w:t> </w:t>
            </w:r>
            <w:r w:rsidR="00FF26AC">
              <w:rPr>
                <w:rFonts w:ascii="Arial" w:hAnsi="Arial"/>
              </w:rPr>
              <w:t> </w:t>
            </w:r>
            <w:r w:rsidR="00FF26AC">
              <w:rPr>
                <w:rFonts w:ascii="Arial" w:hAnsi="Arial"/>
              </w:rPr>
              <w:t> </w:t>
            </w:r>
            <w:r w:rsidR="00FF26AC">
              <w:rPr>
                <w:rFonts w:ascii="Arial" w:hAnsi="Arial"/>
              </w:rPr>
              <w:t> </w:t>
            </w:r>
            <w:r w:rsidR="00FF26AC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statusText w:type="text" w:val="U nenormaliz. s.: číslo výkresu na kterém je tato nakreslena  u normaliz. s: č. rozměrové normy včetně záčíslí (např. ČSN 02 1101.11)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B262EE">
            <w:pPr>
              <w:tabs>
                <w:tab w:val="decimal" w:pos="9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statusText w:type="text" w:val="Hmotnost jedné jednotky"/>
                  <w:textInput>
                    <w:type w:val="number"/>
                    <w:maxLength w:val="1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5B46CF" w:rsidRDefault="005B46CF" w:rsidP="00B262EE">
            <w:pPr>
              <w:tabs>
                <w:tab w:val="right" w:pos="617"/>
              </w:tabs>
              <w:spacing w:line="240" w:lineRule="atLeas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statusText w:type="text" w:val="Celkove mn. jednotek pro jeden celek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B262EE">
              <w:rPr>
                <w:rFonts w:ascii="Arial" w:hAnsi="Arial"/>
                <w:sz w:val="22"/>
              </w:rPr>
              <w:t> </w:t>
            </w:r>
            <w:r w:rsidR="00B262EE">
              <w:rPr>
                <w:rFonts w:ascii="Arial" w:hAnsi="Arial"/>
                <w:sz w:val="22"/>
              </w:rPr>
              <w:t> </w:t>
            </w:r>
            <w:r w:rsidR="00B262EE">
              <w:rPr>
                <w:rFonts w:ascii="Arial" w:hAnsi="Arial"/>
                <w:sz w:val="22"/>
              </w:rPr>
              <w:t> </w:t>
            </w:r>
            <w:r w:rsidR="00B262EE">
              <w:rPr>
                <w:rFonts w:ascii="Arial" w:hAnsi="Arial"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260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statusText w:type="text" w:val="Např.:  ODLITEK, VÝKOVEK, SVAREK,  KR20 - 150 ČSN 42 5510.10, u normalizovaných součástí se nevyplňuje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statusText w:type="text" w:val="Např: 11 500, u normaliz. součástí NIC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statusText w:type="text" w:val="Např: l, m, m2, pokud je jednotkou ks, pak NIC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  <w:sz w:val="22"/>
              </w:rPr>
            </w:pP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11</w:t>
            </w:r>
          </w:p>
        </w:tc>
        <w:tc>
          <w:tcPr>
            <w:tcW w:w="5260" w:type="dxa"/>
            <w:gridSpan w:val="9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FF26AC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statusText w:type="text" w:val="Např: HŘÍDEL, ŠROUB M8x40"/>
                  <w:textInput>
                    <w:maxLength w:val="38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FF26AC">
              <w:rPr>
                <w:rFonts w:ascii="Arial" w:hAnsi="Arial"/>
              </w:rPr>
              <w:t> </w:t>
            </w:r>
            <w:r w:rsidR="00FF26AC">
              <w:rPr>
                <w:rFonts w:ascii="Arial" w:hAnsi="Arial"/>
              </w:rPr>
              <w:t> </w:t>
            </w:r>
            <w:r w:rsidR="00FF26AC">
              <w:rPr>
                <w:rFonts w:ascii="Arial" w:hAnsi="Arial"/>
              </w:rPr>
              <w:t> </w:t>
            </w:r>
            <w:r w:rsidR="00FF26AC">
              <w:rPr>
                <w:rFonts w:ascii="Arial" w:hAnsi="Arial"/>
              </w:rPr>
              <w:t> </w:t>
            </w:r>
            <w:r w:rsidR="00FF26AC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statusText w:type="text" w:val="U nenormaliz. s.: číslo výkresu na kterém je tato nakreslena  u normaliz. s: č. rozměrové normy včetně záčíslí (např. ČSN 02 1101.11)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B262EE">
            <w:pPr>
              <w:tabs>
                <w:tab w:val="decimal" w:pos="9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statusText w:type="text" w:val="Hmotnost jedné jednotky"/>
                  <w:textInput>
                    <w:type w:val="number"/>
                    <w:maxLength w:val="1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5B46CF" w:rsidRDefault="005B46CF" w:rsidP="00B262EE">
            <w:pPr>
              <w:tabs>
                <w:tab w:val="right" w:pos="617"/>
              </w:tabs>
              <w:spacing w:line="240" w:lineRule="atLeas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statusText w:type="text" w:val="Celkove mn. jednotek pro jeden celek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B262EE">
              <w:rPr>
                <w:rFonts w:ascii="Arial" w:hAnsi="Arial"/>
                <w:sz w:val="22"/>
              </w:rPr>
              <w:t> </w:t>
            </w:r>
            <w:r w:rsidR="00B262EE">
              <w:rPr>
                <w:rFonts w:ascii="Arial" w:hAnsi="Arial"/>
                <w:sz w:val="22"/>
              </w:rPr>
              <w:t> </w:t>
            </w:r>
            <w:r w:rsidR="00B262EE">
              <w:rPr>
                <w:rFonts w:ascii="Arial" w:hAnsi="Arial"/>
                <w:sz w:val="22"/>
              </w:rPr>
              <w:t> </w:t>
            </w:r>
            <w:r w:rsidR="00B262EE">
              <w:rPr>
                <w:rFonts w:ascii="Arial" w:hAnsi="Arial"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260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statusText w:type="text" w:val="Např.:  ODLITEK, VÝKOVEK, SVAREK,  KR20 - 150 ČSN 42 5510.10, u normalizovaných součástí se nevyplňuje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statusText w:type="text" w:val="Např: 11 500, u normaliz. součástí NIC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statusText w:type="text" w:val="Např: l, m, m2, pokud je jednotkou ks, pak NIC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  <w:sz w:val="22"/>
              </w:rPr>
            </w:pP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12</w:t>
            </w:r>
          </w:p>
        </w:tc>
        <w:tc>
          <w:tcPr>
            <w:tcW w:w="5260" w:type="dxa"/>
            <w:gridSpan w:val="9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B262EE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statusText w:type="text" w:val="Např: HŘÍDEL, ŠROUB M8x40"/>
                  <w:textInput>
                    <w:maxLength w:val="38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statusText w:type="text" w:val="U nenormaliz. s.: číslo výkresu na kterém je tato nakreslena  u normaliz. s: č. rozměrové normy včetně záčíslí (např. ČSN 02 1101.11)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B262EE">
            <w:pPr>
              <w:tabs>
                <w:tab w:val="decimal" w:pos="9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statusText w:type="text" w:val="Hmotnost jedné jednotky"/>
                  <w:textInput>
                    <w:type w:val="number"/>
                    <w:maxLength w:val="1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5B46CF" w:rsidRDefault="005B46CF" w:rsidP="00B262EE">
            <w:pPr>
              <w:tabs>
                <w:tab w:val="right" w:pos="617"/>
              </w:tabs>
              <w:spacing w:line="240" w:lineRule="atLeas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statusText w:type="text" w:val="Celkove mn. jednotek pro jeden celek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B262EE">
              <w:rPr>
                <w:rFonts w:ascii="Arial" w:hAnsi="Arial"/>
                <w:sz w:val="22"/>
              </w:rPr>
              <w:t> </w:t>
            </w:r>
            <w:r w:rsidR="00B262EE">
              <w:rPr>
                <w:rFonts w:ascii="Arial" w:hAnsi="Arial"/>
                <w:sz w:val="22"/>
              </w:rPr>
              <w:t> </w:t>
            </w:r>
            <w:r w:rsidR="00B262EE">
              <w:rPr>
                <w:rFonts w:ascii="Arial" w:hAnsi="Arial"/>
                <w:sz w:val="22"/>
              </w:rPr>
              <w:t> </w:t>
            </w:r>
            <w:r w:rsidR="00B262EE">
              <w:rPr>
                <w:rFonts w:ascii="Arial" w:hAnsi="Arial"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260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statusText w:type="text" w:val="Např.:  ODLITEK, VÝKOVEK, SVAREK,  KR20 - 150 ČSN 42 5510.10, u normalizovaných součástí se nevyplňuje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statusText w:type="text" w:val="Např: 11 500, u normaliz. součástí NIC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statusText w:type="text" w:val="Např: l, m, m2, pokud je jednotkou ks, pak NIC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  <w:sz w:val="22"/>
              </w:rPr>
            </w:pP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13</w:t>
            </w:r>
          </w:p>
        </w:tc>
        <w:tc>
          <w:tcPr>
            <w:tcW w:w="5260" w:type="dxa"/>
            <w:gridSpan w:val="9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B262EE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statusText w:type="text" w:val="Např: HŘÍDEL, ŠROUB M8x40"/>
                  <w:textInput>
                    <w:maxLength w:val="38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statusText w:type="text" w:val="U nenormaliz. s.: číslo výkresu na kterém je tato nakreslena  u normaliz. s: č. rozměrové normy včetně záčíslí (např. ČSN 02 1101.11)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B262EE">
            <w:pPr>
              <w:tabs>
                <w:tab w:val="decimal" w:pos="9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statusText w:type="text" w:val="Hmotnost jedné jednotky"/>
                  <w:textInput>
                    <w:type w:val="number"/>
                    <w:maxLength w:val="1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5B46CF" w:rsidRDefault="005B46CF" w:rsidP="00B262EE">
            <w:pPr>
              <w:tabs>
                <w:tab w:val="right" w:pos="617"/>
              </w:tabs>
              <w:spacing w:line="240" w:lineRule="atLeas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statusText w:type="text" w:val="Celkove mn. jednotek pro jeden celek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B262EE">
              <w:rPr>
                <w:rFonts w:ascii="Arial" w:hAnsi="Arial"/>
                <w:sz w:val="22"/>
              </w:rPr>
              <w:t> </w:t>
            </w:r>
            <w:r w:rsidR="00B262EE">
              <w:rPr>
                <w:rFonts w:ascii="Arial" w:hAnsi="Arial"/>
                <w:sz w:val="22"/>
              </w:rPr>
              <w:t> </w:t>
            </w:r>
            <w:r w:rsidR="00B262EE">
              <w:rPr>
                <w:rFonts w:ascii="Arial" w:hAnsi="Arial"/>
                <w:sz w:val="22"/>
              </w:rPr>
              <w:t> </w:t>
            </w:r>
            <w:r w:rsidR="00B262EE">
              <w:rPr>
                <w:rFonts w:ascii="Arial" w:hAnsi="Arial"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260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statusText w:type="text" w:val="Např.:  ODLITEK, VÝKOVEK, SVAREK,  KR20 - 150 ČSN 42 5510.10, u normalizovaných součástí se nevyplňuje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statusText w:type="text" w:val="Např: 11 500, u normaliz. součástí NIC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statusText w:type="text" w:val="Např: l, m, m2, pokud je jednotkou ks, pak NIC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  <w:sz w:val="22"/>
              </w:rPr>
            </w:pP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14</w:t>
            </w:r>
          </w:p>
        </w:tc>
        <w:tc>
          <w:tcPr>
            <w:tcW w:w="5260" w:type="dxa"/>
            <w:gridSpan w:val="9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B262EE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statusText w:type="text" w:val="Např: HŘÍDEL, ŠROUB M8x40"/>
                  <w:textInput>
                    <w:maxLength w:val="38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statusText w:type="text" w:val="U nenormaliz. s.: číslo výkresu na kterém je tato nakreslena  u normaliz. s: č. rozměrové normy včetně záčíslí (např. ČSN 02 1101.11)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 w:rsidP="00B262EE">
            <w:pPr>
              <w:tabs>
                <w:tab w:val="decimal" w:pos="9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statusText w:type="text" w:val="Hmotnost jedné jednotky"/>
                  <w:textInput>
                    <w:type w:val="number"/>
                    <w:maxLength w:val="1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 w:rsidR="00B262EE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5B46CF" w:rsidRDefault="005B46CF" w:rsidP="00B262EE">
            <w:pPr>
              <w:tabs>
                <w:tab w:val="right" w:pos="617"/>
              </w:tabs>
              <w:spacing w:line="240" w:lineRule="atLeas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statusText w:type="text" w:val="Celkove mn. jednotek pro jeden celek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B262EE">
              <w:rPr>
                <w:rFonts w:ascii="Arial" w:hAnsi="Arial"/>
                <w:sz w:val="22"/>
              </w:rPr>
              <w:t> </w:t>
            </w:r>
            <w:r w:rsidR="00B262EE">
              <w:rPr>
                <w:rFonts w:ascii="Arial" w:hAnsi="Arial"/>
                <w:sz w:val="22"/>
              </w:rPr>
              <w:t> </w:t>
            </w:r>
            <w:r w:rsidR="00B262EE">
              <w:rPr>
                <w:rFonts w:ascii="Arial" w:hAnsi="Arial"/>
                <w:sz w:val="22"/>
              </w:rPr>
              <w:t> </w:t>
            </w:r>
            <w:r w:rsidR="00B262EE">
              <w:rPr>
                <w:rFonts w:ascii="Arial" w:hAnsi="Arial"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260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statusText w:type="text" w:val="Např.:  ODLITEK, VÝKOVEK, SVAREK,  KR20 - 150 ČSN 42 5510.10, u normalizovaných součástí se nevyplňuje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statusText w:type="text" w:val="Např: 11 500, u normaliz. součástí NIC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statusText w:type="text" w:val="Např: l, m, m2, pokud je jednotkou ks, pak NIC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  <w:sz w:val="22"/>
              </w:rPr>
            </w:pP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15</w:t>
            </w:r>
          </w:p>
        </w:tc>
        <w:tc>
          <w:tcPr>
            <w:tcW w:w="5260" w:type="dxa"/>
            <w:gridSpan w:val="9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statusText w:type="text" w:val="Např: HŘÍDEL, ŠROUB M8x40"/>
                  <w:textInput>
                    <w:maxLength w:val="38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statusText w:type="text" w:val="U nenormaliz. s.: číslo výkresu na kterém je tato nakreslena  u normaliz. s: č. rozměrové normy včetně záčíslí (např. ČSN 02 1101.11)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tabs>
                <w:tab w:val="decimal" w:pos="9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statusText w:type="text" w:val="Hmotnost jedné jednotky"/>
                  <w:textInput>
                    <w:type w:val="number"/>
                    <w:maxLength w:val="1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5B46CF" w:rsidRDefault="005B46CF">
            <w:pPr>
              <w:tabs>
                <w:tab w:val="right" w:pos="617"/>
              </w:tabs>
              <w:spacing w:line="240" w:lineRule="atLeas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statusText w:type="text" w:val="Celkove mn. jednotek pro jeden celek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260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statusText w:type="text" w:val="Např.:  ODLITEK, VÝKOVEK, SVAREK,  KR20 - 150 ČSN 42 5510.10, u normalizovaných součástí se nevyplňuje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statusText w:type="text" w:val="Např: 11 500, u normaliz. součástí NIC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statusText w:type="text" w:val="Např: l, m, m2, pokud je jednotkou ks, pak NIC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  <w:sz w:val="22"/>
              </w:rPr>
            </w:pP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16</w:t>
            </w:r>
          </w:p>
        </w:tc>
        <w:tc>
          <w:tcPr>
            <w:tcW w:w="5260" w:type="dxa"/>
            <w:gridSpan w:val="9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statusText w:type="text" w:val="Např: HŘÍDEL, ŠROUB M8x40"/>
                  <w:textInput>
                    <w:maxLength w:val="38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statusText w:type="text" w:val="U nenormaliz. s.: číslo výkresu na kterém je tato nakreslena  u normaliz. s: č. rozměrové normy včetně záčíslí (např. ČSN 02 1101.11)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tabs>
                <w:tab w:val="decimal" w:pos="9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statusText w:type="text" w:val="Hmotnost jedné jednotky"/>
                  <w:textInput>
                    <w:type w:val="number"/>
                    <w:maxLength w:val="1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5B46CF" w:rsidRDefault="005B46CF">
            <w:pPr>
              <w:tabs>
                <w:tab w:val="right" w:pos="617"/>
              </w:tabs>
              <w:spacing w:line="240" w:lineRule="atLeas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statusText w:type="text" w:val="Celkove mn. jednotek pro jeden celek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260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statusText w:type="text" w:val="Např.:  ODLITEK, VÝKOVEK, SVAREK,  KR20 - 150 ČSN 42 5510.10, u normalizovaných součástí se nevyplňuje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statusText w:type="text" w:val="Např: 11 500, u normaliz. součástí NIC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statusText w:type="text" w:val="Např: l, m, m2, pokud je jednotkou ks, pak NIC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  <w:sz w:val="22"/>
              </w:rPr>
            </w:pP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17</w:t>
            </w:r>
          </w:p>
        </w:tc>
        <w:tc>
          <w:tcPr>
            <w:tcW w:w="5260" w:type="dxa"/>
            <w:gridSpan w:val="9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statusText w:type="text" w:val="Např: HŘÍDEL, ŠROUB M8x40"/>
                  <w:textInput>
                    <w:maxLength w:val="38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statusText w:type="text" w:val="U nenormaliz. s.: číslo výkresu na kterém je tato nakreslena  u normaliz. s: č. rozměrové normy včetně záčíslí (např. ČSN 02 1101.11)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B87600">
              <w:rPr>
                <w:rFonts w:ascii="Arial" w:hAnsi="Arial"/>
                <w:noProof/>
              </w:rPr>
              <w:t>,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tabs>
                <w:tab w:val="decimal" w:pos="9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statusText w:type="text" w:val="Hmotnost jedné jednotky"/>
                  <w:textInput>
                    <w:type w:val="number"/>
                    <w:maxLength w:val="1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5B46CF" w:rsidRDefault="005B46CF">
            <w:pPr>
              <w:tabs>
                <w:tab w:val="right" w:pos="617"/>
              </w:tabs>
              <w:spacing w:line="240" w:lineRule="atLeas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statusText w:type="text" w:val="Celkove mn. jednotek pro jeden celek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260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statusText w:type="text" w:val="Např.:  ODLITEK, VÝKOVEK, SVAREK,  KR20 - 150 ČSN 42 5510.10, u normalizovaných součástí se nevyplňuje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statusText w:type="text" w:val="Např: 11 500, u normaliz. součástí NIC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statusText w:type="text" w:val="Např: l, m, m2, pokud je jednotkou ks, pak NIC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  <w:sz w:val="22"/>
              </w:rPr>
            </w:pP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18</w:t>
            </w:r>
          </w:p>
        </w:tc>
        <w:tc>
          <w:tcPr>
            <w:tcW w:w="5260" w:type="dxa"/>
            <w:gridSpan w:val="9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statusText w:type="text" w:val="Např: HŘÍDEL, ŠROUB M8x40"/>
                  <w:textInput>
                    <w:maxLength w:val="38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statusText w:type="text" w:val="U nenormaliz. s.: číslo výkresu na kterém je tato nakreslena  u normaliz. s: č. rozměrové normy včetně záčíslí (např. ČSN 02 1101.11)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tabs>
                <w:tab w:val="decimal" w:pos="9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statusText w:type="text" w:val="Hmotnost jedné jednotky"/>
                  <w:textInput>
                    <w:type w:val="number"/>
                    <w:maxLength w:val="1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5B46CF" w:rsidRDefault="005B46CF">
            <w:pPr>
              <w:tabs>
                <w:tab w:val="right" w:pos="617"/>
              </w:tabs>
              <w:spacing w:line="240" w:lineRule="atLeas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statusText w:type="text" w:val="Celkove mn. jednotek pro jeden celek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260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statusText w:type="text" w:val="Např.:  ODLITEK, VÝKOVEK, SVAREK,  KR20 - 150 ČSN 42 5510.10, u normalizovaných součástí se nevyplňuje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statusText w:type="text" w:val="Např: 11 500, u normaliz. součástí NIC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statusText w:type="text" w:val="Např: l, m, m2, pokud je jednotkou ks, pak NIC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  <w:sz w:val="22"/>
              </w:rPr>
            </w:pP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19</w:t>
            </w:r>
          </w:p>
        </w:tc>
        <w:tc>
          <w:tcPr>
            <w:tcW w:w="5260" w:type="dxa"/>
            <w:gridSpan w:val="9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statusText w:type="text" w:val="Např: HŘÍDEL, ŠROUB M8x40"/>
                  <w:textInput>
                    <w:maxLength w:val="38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statusText w:type="text" w:val="U nenormaliz. s.: číslo výkresu na kterém je tato nakreslena  u normaliz. s: č. rozměrové normy včetně záčíslí (např. ČSN 02 1101.11)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tabs>
                <w:tab w:val="decimal" w:pos="9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statusText w:type="text" w:val="Hmotnost jedné jednotky"/>
                  <w:textInput>
                    <w:type w:val="number"/>
                    <w:maxLength w:val="1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5B46CF" w:rsidRDefault="005B46CF">
            <w:pPr>
              <w:tabs>
                <w:tab w:val="right" w:pos="617"/>
              </w:tabs>
              <w:spacing w:line="240" w:lineRule="atLeas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statusText w:type="text" w:val="Celkove mn. jednotek pro jeden celek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260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statusText w:type="text" w:val="Např.:  ODLITEK, VÝKOVEK, SVAREK,  KR20 - 150 ČSN 42 5510.10, u normalizovaných součástí se nevyplňuje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statusText w:type="text" w:val="Např: 11 500, u normaliz. součástí NIC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statusText w:type="text" w:val="Např: l, m, m2, pokud je jednotkou ks, pak NIC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  <w:sz w:val="22"/>
              </w:rPr>
            </w:pP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20</w:t>
            </w:r>
          </w:p>
        </w:tc>
        <w:tc>
          <w:tcPr>
            <w:tcW w:w="5260" w:type="dxa"/>
            <w:gridSpan w:val="9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statusText w:type="text" w:val="Např: HŘÍDEL, ŠROUB M8x40"/>
                  <w:textInput>
                    <w:maxLength w:val="38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statusText w:type="text" w:val="U nenormaliz. s.: číslo výkresu na kterém je tato nakreslena  u normaliz. s: č. rozměrové normy včetně záčíslí (např. ČSN 02 1101.11)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5B46CF" w:rsidRDefault="005B46CF">
            <w:pPr>
              <w:tabs>
                <w:tab w:val="decimal" w:pos="9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statusText w:type="text" w:val="Hmotnost jedné jednotky"/>
                  <w:textInput>
                    <w:type w:val="number"/>
                    <w:maxLength w:val="1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5B46CF" w:rsidRDefault="005B46CF">
            <w:pPr>
              <w:tabs>
                <w:tab w:val="right" w:pos="617"/>
              </w:tabs>
              <w:spacing w:line="240" w:lineRule="atLeas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statusText w:type="text" w:val="Celkove mn. jednotek pro jeden celek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</w:p>
        </w:tc>
      </w:tr>
      <w:tr w:rsidR="005B4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260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statusText w:type="text" w:val="Např.:  ODLITEK, VÝKOVEK, SVAREK,  KR20 - 150 ČSN 42 5510.10, u normalizovaných součástí se nevyplňuje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statusText w:type="text" w:val="Např: 11 500, u normaliz. součástí NIC"/>
                  <w:textInput>
                    <w:maxLength w:val="19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6CF" w:rsidRDefault="005B46CF">
            <w:pPr>
              <w:spacing w:line="24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statusText w:type="text" w:val="Např: l, m, m2, pokud je jednotkou ks, pak NIC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46CF" w:rsidRDefault="005B46CF">
            <w:pPr>
              <w:spacing w:line="240" w:lineRule="atLeast"/>
              <w:rPr>
                <w:rFonts w:ascii="Arial" w:hAnsi="Arial"/>
                <w:sz w:val="22"/>
              </w:rPr>
            </w:pPr>
          </w:p>
        </w:tc>
      </w:tr>
      <w:tr w:rsidR="005B46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0" w:type="dxa"/>
            <w:gridSpan w:val="4"/>
            <w:tcBorders>
              <w:top w:val="double" w:sz="12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7" w:name="Text1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7"/>
          </w:p>
        </w:tc>
        <w:tc>
          <w:tcPr>
            <w:tcW w:w="4840" w:type="dxa"/>
            <w:gridSpan w:val="7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5"/>
                  </w:textInput>
                </w:ffData>
              </w:fldChar>
            </w:r>
            <w:bookmarkStart w:id="8" w:name="Text15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8"/>
          </w:p>
        </w:tc>
        <w:tc>
          <w:tcPr>
            <w:tcW w:w="1610" w:type="dxa"/>
            <w:gridSpan w:val="2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bookmarkStart w:id="9" w:name="Text16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9"/>
          </w:p>
        </w:tc>
        <w:tc>
          <w:tcPr>
            <w:tcW w:w="3221" w:type="dxa"/>
            <w:gridSpan w:val="5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rPr>
                <w:rFonts w:ascii="Arial" w:hAnsi="Arial"/>
              </w:rPr>
            </w:pPr>
          </w:p>
        </w:tc>
      </w:tr>
      <w:tr w:rsidR="005B46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0" w:type="dxa"/>
            <w:gridSpan w:val="4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jc w:val="center"/>
              <w:rPr>
                <w:rFonts w:ascii="Arial" w:hAnsi="Arial"/>
                <w:lang w:val="de-DE"/>
              </w:rPr>
            </w:pPr>
            <w:r>
              <w:rPr>
                <w:rFonts w:ascii="Arial" w:hAnsi="Arial"/>
                <w:lang w:val="de-DE"/>
              </w:rPr>
              <w:t>Index</w:t>
            </w:r>
          </w:p>
        </w:tc>
        <w:tc>
          <w:tcPr>
            <w:tcW w:w="4840" w:type="dxa"/>
            <w:gridSpan w:val="7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jc w:val="center"/>
              <w:rPr>
                <w:rFonts w:ascii="Arial" w:hAnsi="Arial"/>
                <w:lang w:val="de-DE"/>
              </w:rPr>
            </w:pPr>
            <w:r>
              <w:rPr>
                <w:rFonts w:ascii="Arial" w:hAnsi="Arial"/>
                <w:lang w:val="de-DE"/>
              </w:rPr>
              <w:t>Zmìna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jc w:val="center"/>
              <w:rPr>
                <w:rFonts w:ascii="Arial" w:hAnsi="Arial"/>
                <w:lang w:val="de-DE"/>
              </w:rPr>
            </w:pPr>
            <w:r>
              <w:rPr>
                <w:rFonts w:ascii="Arial" w:hAnsi="Arial"/>
                <w:lang w:val="de-DE"/>
              </w:rPr>
              <w:t>Datum</w:t>
            </w:r>
          </w:p>
        </w:tc>
        <w:tc>
          <w:tcPr>
            <w:tcW w:w="3221" w:type="dxa"/>
            <w:gridSpan w:val="5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jc w:val="center"/>
              <w:rPr>
                <w:rFonts w:ascii="Arial" w:hAnsi="Arial"/>
                <w:lang w:val="de-DE"/>
              </w:rPr>
            </w:pPr>
            <w:r>
              <w:rPr>
                <w:rFonts w:ascii="Arial" w:hAnsi="Arial"/>
                <w:lang w:val="de-DE"/>
              </w:rPr>
              <w:t>Podpisy</w:t>
            </w:r>
          </w:p>
        </w:tc>
      </w:tr>
      <w:tr w:rsidR="005B46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rPr>
                <w:rFonts w:ascii="Arial" w:hAnsi="Arial"/>
                <w:lang w:val="de-DE"/>
              </w:rPr>
            </w:pPr>
          </w:p>
        </w:tc>
        <w:tc>
          <w:tcPr>
            <w:tcW w:w="1417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jc w:val="center"/>
              <w:rPr>
                <w:rFonts w:ascii="Arial" w:hAnsi="Arial"/>
                <w:lang w:val="de-DE"/>
              </w:rPr>
            </w:pPr>
            <w:r>
              <w:rPr>
                <w:rFonts w:ascii="Arial" w:hAnsi="Arial"/>
                <w:lang w:val="de-DE"/>
              </w:rPr>
              <w:t>Podpis</w:t>
            </w:r>
          </w:p>
        </w:tc>
        <w:tc>
          <w:tcPr>
            <w:tcW w:w="9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jc w:val="center"/>
              <w:rPr>
                <w:rFonts w:ascii="Arial" w:hAnsi="Arial"/>
                <w:lang w:val="de-DE"/>
              </w:rPr>
            </w:pPr>
            <w:r>
              <w:rPr>
                <w:rFonts w:ascii="Arial" w:hAnsi="Arial"/>
                <w:lang w:val="de-DE"/>
              </w:rPr>
              <w:t>Datum</w:t>
            </w:r>
          </w:p>
        </w:tc>
        <w:tc>
          <w:tcPr>
            <w:tcW w:w="1140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rPr>
                <w:rFonts w:ascii="Arial" w:hAnsi="Arial"/>
                <w:lang w:val="de-DE"/>
              </w:rPr>
            </w:pPr>
          </w:p>
        </w:tc>
        <w:tc>
          <w:tcPr>
            <w:tcW w:w="125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jc w:val="center"/>
              <w:rPr>
                <w:rFonts w:ascii="Arial" w:hAnsi="Arial"/>
                <w:lang w:val="de-DE"/>
              </w:rPr>
            </w:pPr>
            <w:r>
              <w:rPr>
                <w:rFonts w:ascii="Arial" w:hAnsi="Arial"/>
                <w:lang w:val="de-DE"/>
              </w:rPr>
              <w:t>Podpis</w:t>
            </w:r>
          </w:p>
        </w:tc>
        <w:tc>
          <w:tcPr>
            <w:tcW w:w="1253" w:type="dxa"/>
            <w:gridSpan w:val="3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</w:tcPr>
          <w:p w:rsidR="005B46CF" w:rsidRDefault="005B46CF">
            <w:pPr>
              <w:spacing w:line="202" w:lineRule="exact"/>
              <w:jc w:val="center"/>
              <w:rPr>
                <w:rFonts w:ascii="Arial" w:hAnsi="Arial"/>
                <w:lang w:val="de-DE"/>
              </w:rPr>
            </w:pPr>
            <w:r>
              <w:rPr>
                <w:rFonts w:ascii="Arial" w:hAnsi="Arial"/>
                <w:lang w:val="de-DE"/>
              </w:rPr>
              <w:t>Datum</w:t>
            </w:r>
          </w:p>
        </w:tc>
        <w:tc>
          <w:tcPr>
            <w:tcW w:w="1203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jc w:val="right"/>
              <w:rPr>
                <w:rFonts w:ascii="Arial" w:hAnsi="Arial"/>
                <w:lang w:val="de-DE"/>
              </w:rPr>
            </w:pPr>
            <w:r>
              <w:rPr>
                <w:rFonts w:ascii="Arial" w:hAnsi="Arial"/>
                <w:lang w:val="de-DE"/>
              </w:rPr>
              <w:t>Č. svitku:</w:t>
            </w:r>
          </w:p>
        </w:tc>
        <w:tc>
          <w:tcPr>
            <w:tcW w:w="2518" w:type="dxa"/>
            <w:gridSpan w:val="3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5B46CF" w:rsidRDefault="005B46CF">
            <w:pPr>
              <w:spacing w:line="202" w:lineRule="exact"/>
              <w:jc w:val="center"/>
              <w:rPr>
                <w:rFonts w:ascii="Arial" w:hAnsi="Arial"/>
                <w:lang w:val="de-DE"/>
              </w:rPr>
            </w:pPr>
          </w:p>
        </w:tc>
      </w:tr>
      <w:tr w:rsidR="005B46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jc w:val="right"/>
              <w:rPr>
                <w:rFonts w:ascii="Arial" w:hAnsi="Arial"/>
                <w:spacing w:val="-24"/>
              </w:rPr>
            </w:pPr>
            <w:r>
              <w:rPr>
                <w:rFonts w:ascii="Arial" w:hAnsi="Arial"/>
                <w:spacing w:val="-24"/>
              </w:rPr>
              <w:t>Vypracov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0" w:name="Text17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0"/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jc w:val="center"/>
              <w:rPr>
                <w:rFonts w:ascii="Arial" w:hAnsi="Arial"/>
                <w:lang w:val="de-DE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  <w:lang w:val="cs-CZ"/>
              </w:rPr>
              <w:instrText xml:space="preserve"> TIME \@ "d.M.yy" </w:instrText>
            </w:r>
            <w:r>
              <w:rPr>
                <w:rFonts w:ascii="Arial" w:hAnsi="Arial"/>
              </w:rPr>
              <w:fldChar w:fldCharType="separate"/>
            </w:r>
            <w:r w:rsidR="001E234F">
              <w:rPr>
                <w:rFonts w:ascii="Arial" w:hAnsi="Arial"/>
                <w:noProof/>
                <w:lang w:val="cs-CZ"/>
              </w:rPr>
              <w:t>30.4.10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jc w:val="right"/>
              <w:rPr>
                <w:rFonts w:ascii="Arial" w:hAnsi="Arial"/>
                <w:lang w:val="de-DE"/>
              </w:rPr>
            </w:pPr>
            <w:r>
              <w:rPr>
                <w:rFonts w:ascii="Arial" w:hAnsi="Arial"/>
                <w:lang w:val="de-DE"/>
              </w:rPr>
              <w:t>Norm. ref.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rPr>
                <w:rFonts w:ascii="Arial" w:hAnsi="Arial"/>
                <w:lang w:val="de-DE"/>
              </w:rPr>
            </w:pPr>
          </w:p>
        </w:tc>
        <w:tc>
          <w:tcPr>
            <w:tcW w:w="12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B46CF" w:rsidRDefault="005B46CF">
            <w:pPr>
              <w:spacing w:line="202" w:lineRule="exact"/>
              <w:rPr>
                <w:rFonts w:ascii="Arial" w:hAnsi="Arial"/>
                <w:lang w:val="de-DE"/>
              </w:rPr>
            </w:pPr>
          </w:p>
        </w:tc>
        <w:tc>
          <w:tcPr>
            <w:tcW w:w="1203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jc w:val="right"/>
              <w:rPr>
                <w:rFonts w:ascii="Arial" w:hAnsi="Arial"/>
                <w:lang w:val="de-DE"/>
              </w:rPr>
            </w:pPr>
            <w:r>
              <w:rPr>
                <w:rFonts w:ascii="Arial" w:hAnsi="Arial"/>
                <w:lang w:val="de-DE"/>
              </w:rPr>
              <w:t>Mikrofilm</w:t>
            </w:r>
          </w:p>
        </w:tc>
        <w:tc>
          <w:tcPr>
            <w:tcW w:w="2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5B46CF" w:rsidRDefault="005B46CF">
            <w:pPr>
              <w:spacing w:line="202" w:lineRule="exact"/>
              <w:jc w:val="center"/>
              <w:rPr>
                <w:rFonts w:ascii="Arial" w:hAnsi="Arial"/>
                <w:lang w:val="de-DE"/>
              </w:rPr>
            </w:pPr>
          </w:p>
        </w:tc>
      </w:tr>
      <w:tr w:rsidR="005B46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jc w:val="right"/>
              <w:rPr>
                <w:rFonts w:ascii="Arial" w:hAnsi="Arial"/>
                <w:spacing w:val="-20"/>
              </w:rPr>
            </w:pPr>
            <w:r>
              <w:rPr>
                <w:rFonts w:ascii="Arial" w:hAnsi="Arial"/>
                <w:spacing w:val="-20"/>
              </w:rPr>
              <w:t>Skupinář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rPr>
                <w:rFonts w:ascii="Arial" w:hAnsi="Arial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rPr>
                <w:rFonts w:ascii="Arial" w:hAnsi="Arial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Přezk.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rPr>
                <w:rFonts w:ascii="Arial" w:hAnsi="Arial"/>
              </w:rPr>
            </w:pPr>
          </w:p>
        </w:tc>
        <w:tc>
          <w:tcPr>
            <w:tcW w:w="12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B46CF" w:rsidRDefault="005B46CF">
            <w:pPr>
              <w:spacing w:line="202" w:lineRule="exact"/>
              <w:rPr>
                <w:rFonts w:ascii="Arial" w:hAnsi="Arial"/>
              </w:rPr>
            </w:pPr>
          </w:p>
        </w:tc>
        <w:tc>
          <w:tcPr>
            <w:tcW w:w="1203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Sestava</w:t>
            </w:r>
          </w:p>
        </w:tc>
        <w:tc>
          <w:tcPr>
            <w:tcW w:w="2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5B46CF" w:rsidRDefault="005B46CF">
            <w:pPr>
              <w:spacing w:line="202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8"/>
                  <w:enabled/>
                  <w:calcOnExit w:val="0"/>
                  <w:statusText w:type="text" w:val="číslo výkresu sestavy"/>
                  <w:textInput>
                    <w:maxLength w:val="18"/>
                  </w:textInput>
                </w:ffData>
              </w:fldChar>
            </w:r>
            <w:bookmarkStart w:id="11" w:name="Text18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1"/>
          </w:p>
        </w:tc>
      </w:tr>
      <w:tr w:rsidR="005B46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gridSpan w:val="3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jc w:val="right"/>
              <w:rPr>
                <w:rFonts w:ascii="Arial" w:hAnsi="Arial"/>
                <w:spacing w:val="-20"/>
              </w:rPr>
            </w:pPr>
            <w:r>
              <w:rPr>
                <w:rFonts w:ascii="Arial" w:hAnsi="Arial"/>
                <w:spacing w:val="-20"/>
              </w:rPr>
              <w:t>Technol.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rPr>
                <w:rFonts w:ascii="Arial" w:hAnsi="Arial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rPr>
                <w:rFonts w:ascii="Arial" w:hAnsi="Arial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Schválil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rPr>
                <w:rFonts w:ascii="Arial" w:hAnsi="Arial"/>
              </w:rPr>
            </w:pPr>
          </w:p>
        </w:tc>
        <w:tc>
          <w:tcPr>
            <w:tcW w:w="1253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</w:tcPr>
          <w:p w:rsidR="005B46CF" w:rsidRDefault="005B46CF">
            <w:pPr>
              <w:spacing w:line="202" w:lineRule="exact"/>
              <w:rPr>
                <w:rFonts w:ascii="Arial" w:hAnsi="Arial"/>
              </w:rPr>
            </w:pPr>
          </w:p>
        </w:tc>
        <w:tc>
          <w:tcPr>
            <w:tcW w:w="1203" w:type="dxa"/>
            <w:gridSpan w:val="3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5B46CF" w:rsidRDefault="005B46CF">
            <w:pPr>
              <w:spacing w:line="202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Hmotnost</w:t>
            </w:r>
          </w:p>
        </w:tc>
        <w:tc>
          <w:tcPr>
            <w:tcW w:w="2518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5B46CF" w:rsidRDefault="005B46CF" w:rsidP="00CE0742">
            <w:pPr>
              <w:spacing w:line="202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9"/>
                  <w:enabled/>
                  <w:calcOnExit w:val="0"/>
                  <w:statusText w:type="text" w:val="Hmotnost celé sestavy"/>
                  <w:textInput>
                    <w:type w:val="number"/>
                    <w:maxLength w:val="8"/>
                  </w:textInput>
                </w:ffData>
              </w:fldChar>
            </w:r>
            <w:bookmarkStart w:id="12" w:name="Text19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CE0742">
              <w:rPr>
                <w:rFonts w:ascii="Arial" w:hAnsi="Arial"/>
              </w:rPr>
              <w:t> </w:t>
            </w:r>
            <w:r w:rsidR="00CE0742">
              <w:rPr>
                <w:rFonts w:ascii="Arial" w:hAnsi="Arial"/>
              </w:rPr>
              <w:t> </w:t>
            </w:r>
            <w:r w:rsidR="00CE0742">
              <w:rPr>
                <w:rFonts w:ascii="Arial" w:hAnsi="Arial"/>
              </w:rPr>
              <w:t> </w:t>
            </w:r>
            <w:r w:rsidR="00CE0742">
              <w:rPr>
                <w:rFonts w:ascii="Arial" w:hAnsi="Arial"/>
              </w:rPr>
              <w:t> </w:t>
            </w:r>
            <w:r w:rsidR="00CE0742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2"/>
          </w:p>
        </w:tc>
      </w:tr>
      <w:tr w:rsidR="005B46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778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B46CF" w:rsidRDefault="005B46CF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ČESKÉ VYSOKÉ UČENÍ TECHNICKÉ V PRAZE</w:t>
            </w:r>
          </w:p>
        </w:tc>
        <w:tc>
          <w:tcPr>
            <w:tcW w:w="6853" w:type="dxa"/>
            <w:gridSpan w:val="11"/>
            <w:tcBorders>
              <w:top w:val="single" w:sz="18" w:space="0" w:color="auto"/>
              <w:bottom w:val="single" w:sz="18" w:space="0" w:color="auto"/>
            </w:tcBorders>
          </w:tcPr>
          <w:p w:rsidR="005B46CF" w:rsidRDefault="005B46C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NÁZEV:</w:t>
            </w:r>
          </w:p>
          <w:p w:rsidR="005B46CF" w:rsidRDefault="005B46CF">
            <w:pPr>
              <w:jc w:val="center"/>
              <w:rPr>
                <w:rFonts w:ascii="Arial" w:hAnsi="Arial"/>
                <w:sz w:val="30"/>
              </w:rPr>
            </w:pPr>
            <w:r>
              <w:rPr>
                <w:rFonts w:ascii="Arial" w:hAnsi="Arial"/>
                <w:sz w:val="30"/>
              </w:rPr>
              <w:t xml:space="preserve">  </w:t>
            </w:r>
            <w:r>
              <w:rPr>
                <w:rFonts w:ascii="Arial" w:hAnsi="Arial"/>
                <w:sz w:val="3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3" w:name="Text1"/>
            <w:r>
              <w:rPr>
                <w:rFonts w:ascii="Arial" w:hAnsi="Arial"/>
                <w:sz w:val="30"/>
              </w:rPr>
              <w:instrText xml:space="preserve"> FORMTEXT </w:instrText>
            </w:r>
            <w:r>
              <w:rPr>
                <w:rFonts w:ascii="Arial" w:hAnsi="Arial"/>
                <w:sz w:val="30"/>
              </w:rPr>
            </w:r>
            <w:r>
              <w:rPr>
                <w:rFonts w:ascii="Arial" w:hAnsi="Arial"/>
                <w:sz w:val="30"/>
              </w:rPr>
              <w:fldChar w:fldCharType="separate"/>
            </w:r>
            <w:r w:rsidR="00D22C97">
              <w:rPr>
                <w:rFonts w:ascii="Arial" w:hAnsi="Arial"/>
                <w:noProof/>
                <w:sz w:val="30"/>
              </w:rPr>
              <w:t>Vřeteno</w:t>
            </w:r>
            <w:r>
              <w:rPr>
                <w:rFonts w:ascii="Arial" w:hAnsi="Arial"/>
                <w:sz w:val="30"/>
              </w:rPr>
              <w:fldChar w:fldCharType="end"/>
            </w:r>
            <w:bookmarkEnd w:id="13"/>
          </w:p>
        </w:tc>
      </w:tr>
      <w:tr w:rsidR="005B46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778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6CF" w:rsidRDefault="005B46CF">
            <w:pPr>
              <w:jc w:val="center"/>
              <w:rPr>
                <w:rFonts w:ascii="Arial" w:hAnsi="Arial"/>
                <w:sz w:val="24"/>
                <w:lang w:val="de-DE"/>
              </w:rPr>
            </w:pPr>
            <w:r>
              <w:rPr>
                <w:rFonts w:ascii="Arial" w:hAnsi="Arial"/>
                <w:b/>
                <w:sz w:val="48"/>
                <w:lang w:val="de-DE"/>
              </w:rPr>
              <w:t>FAKULTA STROJNÍ</w:t>
            </w:r>
          </w:p>
        </w:tc>
        <w:tc>
          <w:tcPr>
            <w:tcW w:w="4102" w:type="dxa"/>
            <w:gridSpan w:val="7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5B46CF" w:rsidRDefault="005B46CF">
            <w:pPr>
              <w:rPr>
                <w:rFonts w:ascii="Arial" w:hAnsi="Arial"/>
                <w:lang w:val="de-DE"/>
              </w:rPr>
            </w:pPr>
            <w:r>
              <w:rPr>
                <w:rFonts w:ascii="Arial" w:hAnsi="Arial"/>
                <w:lang w:val="de-DE"/>
              </w:rPr>
              <w:t>ČÍSLO VÝKRESU:                         INDEX</w:t>
            </w:r>
          </w:p>
          <w:p w:rsidR="005B46CF" w:rsidRDefault="005B46CF">
            <w:pPr>
              <w:rPr>
                <w:rFonts w:ascii="Arial" w:hAnsi="Arial"/>
                <w:lang w:val="de-DE"/>
              </w:rPr>
            </w:pPr>
          </w:p>
          <w:p w:rsidR="005B46CF" w:rsidRDefault="005B46CF">
            <w:pPr>
              <w:jc w:val="center"/>
              <w:rPr>
                <w:rFonts w:ascii="Arial" w:hAnsi="Arial"/>
                <w:sz w:val="40"/>
              </w:rPr>
            </w:pPr>
            <w:r>
              <w:rPr>
                <w:rFonts w:ascii="Arial" w:hAnsi="Arial"/>
                <w:sz w:val="40"/>
              </w:rPr>
              <w:fldChar w:fldCharType="begin">
                <w:ffData>
                  <w:name w:val="Text3"/>
                  <w:enabled/>
                  <w:calcOnExit w:val="0"/>
                  <w:statusText w:type="text" w:val="Číslo výkresu"/>
                  <w:textInput>
                    <w:maxLength w:val="16"/>
                    <w:format w:val="Velká"/>
                  </w:textInput>
                </w:ffData>
              </w:fldChar>
            </w:r>
            <w:bookmarkStart w:id="14" w:name="Text3"/>
            <w:r>
              <w:rPr>
                <w:rFonts w:ascii="Arial" w:hAnsi="Arial"/>
                <w:sz w:val="40"/>
              </w:rPr>
              <w:instrText xml:space="preserve"> FORMTEXT </w:instrText>
            </w:r>
            <w:r>
              <w:rPr>
                <w:rFonts w:ascii="Arial" w:hAnsi="Arial"/>
                <w:sz w:val="40"/>
              </w:rPr>
            </w:r>
            <w:r>
              <w:rPr>
                <w:rFonts w:ascii="Arial" w:hAnsi="Arial"/>
                <w:sz w:val="40"/>
              </w:rPr>
              <w:fldChar w:fldCharType="separate"/>
            </w:r>
            <w:r w:rsidR="00A37E0F">
              <w:rPr>
                <w:rFonts w:ascii="Arial" w:hAnsi="Arial"/>
                <w:noProof/>
                <w:sz w:val="40"/>
              </w:rPr>
              <w:t>58 - 08 - 03 - K</w:t>
            </w:r>
            <w:r>
              <w:rPr>
                <w:rFonts w:ascii="Arial" w:hAnsi="Arial"/>
                <w:sz w:val="40"/>
              </w:rPr>
              <w:fldChar w:fldCharType="end"/>
            </w:r>
            <w:bookmarkEnd w:id="14"/>
          </w:p>
          <w:p w:rsidR="005B46CF" w:rsidRDefault="005B46CF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 xml:space="preserve">LISTÙ: </w:t>
            </w:r>
            <w:r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statusText w:type="text" w:val="počet listů (pro p.l.=1 se nevyplňuje)"/>
                  <w:textInput>
                    <w:type w:val="number"/>
                    <w:maxLength w:val="3"/>
                  </w:textInput>
                </w:ffData>
              </w:fldChar>
            </w:r>
            <w:bookmarkStart w:id="15" w:name="Text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5"/>
            <w:r>
              <w:rPr>
                <w:rFonts w:ascii="Arial" w:hAnsi="Arial"/>
              </w:rPr>
              <w:t xml:space="preserve">                                     LIST: </w:t>
            </w:r>
            <w:r>
              <w:rPr>
                <w:rFonts w:ascii="Arial" w:hAnsi="Arial"/>
              </w:rPr>
              <w:fldChar w:fldCharType="begin">
                <w:ffData>
                  <w:name w:val="Text5"/>
                  <w:enabled/>
                  <w:calcOnExit w:val="0"/>
                  <w:statusText w:type="text" w:val="pořadové číslo listu"/>
                  <w:textInput>
                    <w:type w:val="number"/>
                    <w:maxLength w:val="2"/>
                  </w:textInput>
                </w:ffData>
              </w:fldChar>
            </w:r>
            <w:bookmarkStart w:id="16" w:name="Text5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6"/>
          </w:p>
        </w:tc>
        <w:tc>
          <w:tcPr>
            <w:tcW w:w="2751" w:type="dxa"/>
            <w:gridSpan w:val="4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5B46CF" w:rsidRDefault="005B46CF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Technol. č.:</w:t>
            </w:r>
          </w:p>
          <w:p w:rsidR="005B46CF" w:rsidRDefault="005B46CF">
            <w:pPr>
              <w:rPr>
                <w:rFonts w:ascii="Arial" w:hAnsi="Arial"/>
                <w:sz w:val="24"/>
              </w:rPr>
            </w:pPr>
          </w:p>
          <w:p w:rsidR="005B46CF" w:rsidRDefault="005B46CF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8"/>
              </w:rPr>
              <w:fldChar w:fldCharType="begin">
                <w:ffData>
                  <w:name w:val="Text20"/>
                  <w:enabled/>
                  <w:calcOnExit w:val="0"/>
                  <w:textInput>
                    <w:maxLength w:val="13"/>
                  </w:textInput>
                </w:ffData>
              </w:fldChar>
            </w:r>
            <w:bookmarkStart w:id="17" w:name="Text20"/>
            <w:r>
              <w:rPr>
                <w:rFonts w:ascii="Arial" w:hAnsi="Arial"/>
                <w:sz w:val="28"/>
              </w:rPr>
              <w:instrText xml:space="preserve"> FORMTEXT </w:instrText>
            </w:r>
            <w:r>
              <w:rPr>
                <w:rFonts w:ascii="Arial" w:hAnsi="Arial"/>
                <w:sz w:val="28"/>
              </w:rPr>
            </w:r>
            <w:r>
              <w:rPr>
                <w:rFonts w:ascii="Arial" w:hAnsi="Arial"/>
                <w:sz w:val="28"/>
              </w:rPr>
              <w:fldChar w:fldCharType="separate"/>
            </w:r>
            <w:r>
              <w:rPr>
                <w:rFonts w:ascii="Arial" w:hAnsi="Arial"/>
                <w:noProof/>
                <w:sz w:val="28"/>
              </w:rPr>
              <w:t> </w:t>
            </w:r>
            <w:r>
              <w:rPr>
                <w:rFonts w:ascii="Arial" w:hAnsi="Arial"/>
                <w:noProof/>
                <w:sz w:val="28"/>
              </w:rPr>
              <w:t> </w:t>
            </w:r>
            <w:r>
              <w:rPr>
                <w:rFonts w:ascii="Arial" w:hAnsi="Arial"/>
                <w:noProof/>
                <w:sz w:val="28"/>
              </w:rPr>
              <w:t> </w:t>
            </w:r>
            <w:r>
              <w:rPr>
                <w:rFonts w:ascii="Arial" w:hAnsi="Arial"/>
                <w:noProof/>
                <w:sz w:val="28"/>
              </w:rPr>
              <w:t> </w:t>
            </w:r>
            <w:r>
              <w:rPr>
                <w:rFonts w:ascii="Arial" w:hAnsi="Arial"/>
                <w:noProof/>
                <w:sz w:val="28"/>
              </w:rPr>
              <w:t> </w:t>
            </w:r>
            <w:r>
              <w:rPr>
                <w:rFonts w:ascii="Arial" w:hAnsi="Arial"/>
                <w:sz w:val="28"/>
              </w:rPr>
              <w:fldChar w:fldCharType="end"/>
            </w:r>
            <w:bookmarkEnd w:id="17"/>
          </w:p>
        </w:tc>
      </w:tr>
    </w:tbl>
    <w:p w:rsidR="00A861A5" w:rsidRDefault="00A861A5">
      <w:pPr>
        <w:rPr>
          <w:rFonts w:ascii="SwitzerlandNarrow" w:hAnsi="SwitzerlandNarrow"/>
          <w:sz w:val="24"/>
        </w:rPr>
      </w:pPr>
    </w:p>
    <w:sectPr w:rsidR="00A861A5">
      <w:pgSz w:w="11907" w:h="16840"/>
      <w:pgMar w:top="510" w:right="510" w:bottom="567" w:left="720" w:header="0" w:footer="708" w:gutter="0"/>
      <w:paperSrc w:first="8" w:other="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witzerlandNarrow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hideGrammaticalErrors/>
  <w:proofState w:spelling="clean" w:grammar="clean"/>
  <w:attachedTemplate r:id="rId1"/>
  <w:stylePaneFormatFilter w:val="3F01"/>
  <w:documentProtection w:edit="forms" w:enforcement="1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spaceForUL/>
    <w:balanceSingleByteDoubleByteWidth/>
    <w:doNotLeaveBackslashAlone/>
    <w:ulTrailSpace/>
    <w:doNotExpandShiftReturn/>
  </w:compat>
  <w:rsids>
    <w:rsidRoot w:val="00A861A5"/>
    <w:rsid w:val="000B14F5"/>
    <w:rsid w:val="000F52E1"/>
    <w:rsid w:val="000F77B1"/>
    <w:rsid w:val="001B7124"/>
    <w:rsid w:val="001E234F"/>
    <w:rsid w:val="001E438F"/>
    <w:rsid w:val="002526C9"/>
    <w:rsid w:val="00284B5A"/>
    <w:rsid w:val="00403E5B"/>
    <w:rsid w:val="005B1851"/>
    <w:rsid w:val="005B46CF"/>
    <w:rsid w:val="005B7B25"/>
    <w:rsid w:val="005F6C69"/>
    <w:rsid w:val="00652D05"/>
    <w:rsid w:val="006545D0"/>
    <w:rsid w:val="006A10D4"/>
    <w:rsid w:val="00775165"/>
    <w:rsid w:val="00777272"/>
    <w:rsid w:val="007F4DBD"/>
    <w:rsid w:val="00856A2A"/>
    <w:rsid w:val="008C1EC9"/>
    <w:rsid w:val="00975E79"/>
    <w:rsid w:val="009978BE"/>
    <w:rsid w:val="009F06AE"/>
    <w:rsid w:val="00A00393"/>
    <w:rsid w:val="00A37E0F"/>
    <w:rsid w:val="00A861A5"/>
    <w:rsid w:val="00B262EE"/>
    <w:rsid w:val="00B26D7D"/>
    <w:rsid w:val="00B30FC8"/>
    <w:rsid w:val="00B3357A"/>
    <w:rsid w:val="00B87600"/>
    <w:rsid w:val="00C14B36"/>
    <w:rsid w:val="00C82E8F"/>
    <w:rsid w:val="00C86567"/>
    <w:rsid w:val="00CE0742"/>
    <w:rsid w:val="00D22C97"/>
    <w:rsid w:val="00D42328"/>
    <w:rsid w:val="00D44636"/>
    <w:rsid w:val="00E6330F"/>
    <w:rsid w:val="00ED5E6E"/>
    <w:rsid w:val="00F3797C"/>
    <w:rsid w:val="00FA4083"/>
    <w:rsid w:val="00FA6284"/>
    <w:rsid w:val="00FF2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819"/>
        <w:tab w:val="right" w:pos="9071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DMINI~1\LOCALS~1\Temp\Rar$DI00.342\K1-20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K1-20.dot</Template>
  <TotalTime>19</TotalTime>
  <Pages>1</Pages>
  <Words>550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	</vt:lpstr>
    </vt:vector>
  </TitlesOfParts>
  <Company>ČVUT-FSI</Company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</dc:title>
  <dc:creator>Ivo</dc:creator>
  <cp:lastModifiedBy>Tomáš</cp:lastModifiedBy>
  <cp:revision>14</cp:revision>
  <cp:lastPrinted>2009-06-03T12:19:00Z</cp:lastPrinted>
  <dcterms:created xsi:type="dcterms:W3CDTF">2010-04-30T21:08:00Z</dcterms:created>
  <dcterms:modified xsi:type="dcterms:W3CDTF">2010-04-30T21:40:00Z</dcterms:modified>
</cp:coreProperties>
</file>